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5027B" w:rsidRDefault="002D6BE3" w:rsidP="001846CA">
      <w:pPr>
        <w:pStyle w:val="Projektteaser"/>
        <w:rPr>
          <w:noProof/>
          <w:lang w:eastAsia="de-AT"/>
        </w:rPr>
      </w:pPr>
      <w:r>
        <w:rPr>
          <w:noProof/>
          <w:lang w:eastAsia="de-AT"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379E61D7" wp14:editId="521C34DE">
                <wp:simplePos x="0" y="0"/>
                <wp:positionH relativeFrom="margin">
                  <wp:align>right</wp:align>
                </wp:positionH>
                <wp:positionV relativeFrom="page">
                  <wp:posOffset>1836420</wp:posOffset>
                </wp:positionV>
                <wp:extent cx="2880000" cy="1620000"/>
                <wp:effectExtent l="0" t="0" r="0" b="0"/>
                <wp:wrapSquare wrapText="bothSides"/>
                <wp:docPr id="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80000" cy="16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D6BE3" w:rsidRPr="00E852C0" w:rsidRDefault="00E57B9C" w:rsidP="00E852C0">
                            <w:pPr>
                              <w:pStyle w:val="Bodytext"/>
                              <w:rPr>
                                <w:color w:val="BFBFBF" w:themeColor="background1" w:themeShade="BF"/>
                              </w:rPr>
                            </w:pPr>
                            <w:r>
                              <w:rPr>
                                <w:color w:val="BFBFBF" w:themeColor="background1" w:themeShade="BF"/>
                              </w:rPr>
                              <w:t>XeroGrafiX GmbH</w:t>
                            </w:r>
                          </w:p>
                          <w:p w:rsidR="002D6BE3" w:rsidRPr="00E852C0" w:rsidRDefault="002D6BE3" w:rsidP="00E852C0">
                            <w:pPr>
                              <w:pStyle w:val="Bodytext"/>
                              <w:rPr>
                                <w:color w:val="BFBFBF" w:themeColor="background1" w:themeShade="BF"/>
                              </w:rPr>
                            </w:pPr>
                            <w:proofErr w:type="spellStart"/>
                            <w:r w:rsidRPr="00E852C0">
                              <w:rPr>
                                <w:color w:val="BFBFBF" w:themeColor="background1" w:themeShade="BF"/>
                              </w:rPr>
                              <w:t>Wurlitzergasse</w:t>
                            </w:r>
                            <w:proofErr w:type="spellEnd"/>
                            <w:r w:rsidRPr="00E852C0">
                              <w:rPr>
                                <w:color w:val="BFBFBF" w:themeColor="background1" w:themeShade="BF"/>
                              </w:rPr>
                              <w:t xml:space="preserve"> 74/</w:t>
                            </w:r>
                            <w:r w:rsidR="00C009BF">
                              <w:rPr>
                                <w:color w:val="BFBFBF" w:themeColor="background1" w:themeShade="BF"/>
                              </w:rPr>
                              <w:t>16</w:t>
                            </w:r>
                          </w:p>
                          <w:p w:rsidR="002D6BE3" w:rsidRDefault="002D6BE3" w:rsidP="00E852C0">
                            <w:pPr>
                              <w:pStyle w:val="Bodytext"/>
                              <w:rPr>
                                <w:color w:val="BFBFBF" w:themeColor="background1" w:themeShade="BF"/>
                              </w:rPr>
                            </w:pPr>
                            <w:r w:rsidRPr="00E852C0">
                              <w:rPr>
                                <w:color w:val="BFBFBF" w:themeColor="background1" w:themeShade="BF"/>
                              </w:rPr>
                              <w:t>1160 Wien</w:t>
                            </w:r>
                          </w:p>
                          <w:p w:rsidR="00E852C0" w:rsidRPr="00E852C0" w:rsidRDefault="00E852C0" w:rsidP="00E852C0">
                            <w:pPr>
                              <w:pStyle w:val="Bodytext"/>
                              <w:rPr>
                                <w:color w:val="BFBFBF" w:themeColor="background1" w:themeShade="BF"/>
                              </w:rPr>
                            </w:pPr>
                          </w:p>
                          <w:p w:rsidR="002D6BE3" w:rsidRPr="00E852C0" w:rsidRDefault="002D6BE3" w:rsidP="00E852C0">
                            <w:pPr>
                              <w:pStyle w:val="Bodytext"/>
                              <w:rPr>
                                <w:color w:val="BFBFBF" w:themeColor="background1" w:themeShade="BF"/>
                              </w:rPr>
                            </w:pPr>
                            <w:r w:rsidRPr="00E852C0">
                              <w:rPr>
                                <w:color w:val="BFBFBF" w:themeColor="background1" w:themeShade="BF"/>
                              </w:rPr>
                              <w:t>+43</w:t>
                            </w:r>
                            <w:r w:rsidR="001846CA" w:rsidRPr="00E852C0">
                              <w:rPr>
                                <w:color w:val="BFBFBF" w:themeColor="background1" w:themeShade="BF"/>
                              </w:rPr>
                              <w:t xml:space="preserve"> </w:t>
                            </w:r>
                            <w:r w:rsidRPr="00E852C0">
                              <w:rPr>
                                <w:color w:val="BFBFBF" w:themeColor="background1" w:themeShade="BF"/>
                              </w:rPr>
                              <w:t>660</w:t>
                            </w:r>
                            <w:r w:rsidR="001846CA" w:rsidRPr="00E852C0">
                              <w:rPr>
                                <w:color w:val="BFBFBF" w:themeColor="background1" w:themeShade="BF"/>
                              </w:rPr>
                              <w:t xml:space="preserve"> </w:t>
                            </w:r>
                            <w:r w:rsidRPr="00E852C0">
                              <w:rPr>
                                <w:color w:val="BFBFBF" w:themeColor="background1" w:themeShade="BF"/>
                              </w:rPr>
                              <w:t>3000</w:t>
                            </w:r>
                            <w:r w:rsidR="001846CA" w:rsidRPr="00E852C0">
                              <w:rPr>
                                <w:color w:val="BFBFBF" w:themeColor="background1" w:themeShade="BF"/>
                              </w:rPr>
                              <w:t xml:space="preserve"> </w:t>
                            </w:r>
                            <w:r w:rsidRPr="00E852C0">
                              <w:rPr>
                                <w:color w:val="BFBFBF" w:themeColor="background1" w:themeShade="BF"/>
                              </w:rPr>
                              <w:t xml:space="preserve">313 | </w:t>
                            </w:r>
                            <w:r w:rsidR="00C307BD">
                              <w:rPr>
                                <w:color w:val="BFBFBF" w:themeColor="background1" w:themeShade="BF"/>
                              </w:rPr>
                              <w:t>support</w:t>
                            </w:r>
                            <w:r w:rsidRPr="00E852C0">
                              <w:rPr>
                                <w:color w:val="BFBFBF" w:themeColor="background1" w:themeShade="BF"/>
                              </w:rPr>
                              <w:t>@xgx.at</w:t>
                            </w:r>
                          </w:p>
                          <w:p w:rsidR="002D6BE3" w:rsidRPr="00E852C0" w:rsidRDefault="005115C1" w:rsidP="00E852C0">
                            <w:pPr>
                              <w:pStyle w:val="Bodytext"/>
                              <w:rPr>
                                <w:color w:val="BFBFBF" w:themeColor="background1" w:themeShade="BF"/>
                              </w:rPr>
                            </w:pPr>
                            <w:hyperlink r:id="rId8" w:history="1">
                              <w:r w:rsidR="001846CA" w:rsidRPr="00E852C0">
                                <w:rPr>
                                  <w:rStyle w:val="Hyperlink"/>
                                  <w:color w:val="BFBFBF" w:themeColor="background1" w:themeShade="BF"/>
                                  <w:u w:val="none"/>
                                </w:rPr>
                                <w:t>www.xgx.at</w:t>
                              </w:r>
                            </w:hyperlink>
                          </w:p>
                          <w:p w:rsidR="001846CA" w:rsidRPr="00E852C0" w:rsidRDefault="001846CA" w:rsidP="00E852C0">
                            <w:pPr>
                              <w:pStyle w:val="Bodytext"/>
                              <w:rPr>
                                <w:color w:val="BFBFBF" w:themeColor="background1" w:themeShade="BF"/>
                              </w:rPr>
                            </w:pPr>
                          </w:p>
                          <w:p w:rsidR="001846CA" w:rsidRPr="00E852C0" w:rsidRDefault="001846CA" w:rsidP="00E852C0">
                            <w:pPr>
                              <w:pStyle w:val="Bodytext"/>
                              <w:rPr>
                                <w:color w:val="BFBFBF" w:themeColor="background1" w:themeShade="BF"/>
                              </w:rPr>
                            </w:pPr>
                            <w:r w:rsidRPr="00E852C0">
                              <w:rPr>
                                <w:color w:val="BFBFBF" w:themeColor="background1" w:themeShade="BF"/>
                              </w:rPr>
                              <w:t xml:space="preserve">Wien </w:t>
                            </w:r>
                            <w:r w:rsidRPr="00E852C0">
                              <w:rPr>
                                <w:color w:val="BFBFBF" w:themeColor="background1" w:themeShade="BF"/>
                              </w:rPr>
                              <w:fldChar w:fldCharType="begin"/>
                            </w:r>
                            <w:r w:rsidRPr="00E852C0">
                              <w:rPr>
                                <w:color w:val="BFBFBF" w:themeColor="background1" w:themeShade="BF"/>
                              </w:rPr>
                              <w:instrText xml:space="preserve"> TIME \@ "dd.MM.yyyy" </w:instrText>
                            </w:r>
                            <w:r w:rsidRPr="00E852C0">
                              <w:rPr>
                                <w:color w:val="BFBFBF" w:themeColor="background1" w:themeShade="BF"/>
                              </w:rPr>
                              <w:fldChar w:fldCharType="separate"/>
                            </w:r>
                            <w:r w:rsidR="00E97B49">
                              <w:rPr>
                                <w:noProof/>
                                <w:color w:val="BFBFBF" w:themeColor="background1" w:themeShade="BF"/>
                              </w:rPr>
                              <w:t>12.05.2015</w:t>
                            </w:r>
                            <w:r w:rsidRPr="00E852C0">
                              <w:rPr>
                                <w:color w:val="BFBFBF" w:themeColor="background1" w:themeShade="BF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79E61D7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175.55pt;margin-top:144.6pt;width:226.75pt;height:127.55pt;z-index:251663360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" stroked="f">
                <v:textbox>
                  <w:txbxContent>
                    <w:p w:rsidR="002D6BE3" w:rsidRPr="00E852C0" w:rsidRDefault="00E57B9C" w:rsidP="00E852C0">
                      <w:pPr>
                        <w:pStyle w:val="Bodytext"/>
                        <w:rPr>
                          <w:color w:val="BFBFBF" w:themeColor="background1" w:themeShade="BF"/>
                        </w:rPr>
                      </w:pPr>
                      <w:r>
                        <w:rPr>
                          <w:color w:val="BFBFBF" w:themeColor="background1" w:themeShade="BF"/>
                        </w:rPr>
                        <w:t>XeroGrafiX GmbH</w:t>
                      </w:r>
                    </w:p>
                    <w:p w:rsidR="002D6BE3" w:rsidRPr="00E852C0" w:rsidRDefault="002D6BE3" w:rsidP="00E852C0">
                      <w:pPr>
                        <w:pStyle w:val="Bodytext"/>
                        <w:rPr>
                          <w:color w:val="BFBFBF" w:themeColor="background1" w:themeShade="BF"/>
                        </w:rPr>
                      </w:pPr>
                      <w:proofErr w:type="spellStart"/>
                      <w:r w:rsidRPr="00E852C0">
                        <w:rPr>
                          <w:color w:val="BFBFBF" w:themeColor="background1" w:themeShade="BF"/>
                        </w:rPr>
                        <w:t>Wurlitzergasse</w:t>
                      </w:r>
                      <w:proofErr w:type="spellEnd"/>
                      <w:r w:rsidRPr="00E852C0">
                        <w:rPr>
                          <w:color w:val="BFBFBF" w:themeColor="background1" w:themeShade="BF"/>
                        </w:rPr>
                        <w:t xml:space="preserve"> 74/</w:t>
                      </w:r>
                      <w:r w:rsidR="00C009BF">
                        <w:rPr>
                          <w:color w:val="BFBFBF" w:themeColor="background1" w:themeShade="BF"/>
                        </w:rPr>
                        <w:t>16</w:t>
                      </w:r>
                    </w:p>
                    <w:p w:rsidR="002D6BE3" w:rsidRDefault="002D6BE3" w:rsidP="00E852C0">
                      <w:pPr>
                        <w:pStyle w:val="Bodytext"/>
                        <w:rPr>
                          <w:color w:val="BFBFBF" w:themeColor="background1" w:themeShade="BF"/>
                        </w:rPr>
                      </w:pPr>
                      <w:r w:rsidRPr="00E852C0">
                        <w:rPr>
                          <w:color w:val="BFBFBF" w:themeColor="background1" w:themeShade="BF"/>
                        </w:rPr>
                        <w:t>1160 Wien</w:t>
                      </w:r>
                    </w:p>
                    <w:p w:rsidR="00E852C0" w:rsidRPr="00E852C0" w:rsidRDefault="00E852C0" w:rsidP="00E852C0">
                      <w:pPr>
                        <w:pStyle w:val="Bodytext"/>
                        <w:rPr>
                          <w:color w:val="BFBFBF" w:themeColor="background1" w:themeShade="BF"/>
                        </w:rPr>
                      </w:pPr>
                    </w:p>
                    <w:p w:rsidR="002D6BE3" w:rsidRPr="00E852C0" w:rsidRDefault="002D6BE3" w:rsidP="00E852C0">
                      <w:pPr>
                        <w:pStyle w:val="Bodytext"/>
                        <w:rPr>
                          <w:color w:val="BFBFBF" w:themeColor="background1" w:themeShade="BF"/>
                        </w:rPr>
                      </w:pPr>
                      <w:r w:rsidRPr="00E852C0">
                        <w:rPr>
                          <w:color w:val="BFBFBF" w:themeColor="background1" w:themeShade="BF"/>
                        </w:rPr>
                        <w:t>+43</w:t>
                      </w:r>
                      <w:r w:rsidR="001846CA" w:rsidRPr="00E852C0">
                        <w:rPr>
                          <w:color w:val="BFBFBF" w:themeColor="background1" w:themeShade="BF"/>
                        </w:rPr>
                        <w:t xml:space="preserve"> </w:t>
                      </w:r>
                      <w:r w:rsidRPr="00E852C0">
                        <w:rPr>
                          <w:color w:val="BFBFBF" w:themeColor="background1" w:themeShade="BF"/>
                        </w:rPr>
                        <w:t>660</w:t>
                      </w:r>
                      <w:r w:rsidR="001846CA" w:rsidRPr="00E852C0">
                        <w:rPr>
                          <w:color w:val="BFBFBF" w:themeColor="background1" w:themeShade="BF"/>
                        </w:rPr>
                        <w:t xml:space="preserve"> </w:t>
                      </w:r>
                      <w:r w:rsidRPr="00E852C0">
                        <w:rPr>
                          <w:color w:val="BFBFBF" w:themeColor="background1" w:themeShade="BF"/>
                        </w:rPr>
                        <w:t>3000</w:t>
                      </w:r>
                      <w:r w:rsidR="001846CA" w:rsidRPr="00E852C0">
                        <w:rPr>
                          <w:color w:val="BFBFBF" w:themeColor="background1" w:themeShade="BF"/>
                        </w:rPr>
                        <w:t xml:space="preserve"> </w:t>
                      </w:r>
                      <w:r w:rsidRPr="00E852C0">
                        <w:rPr>
                          <w:color w:val="BFBFBF" w:themeColor="background1" w:themeShade="BF"/>
                        </w:rPr>
                        <w:t xml:space="preserve">313 | </w:t>
                      </w:r>
                      <w:r w:rsidR="00C307BD">
                        <w:rPr>
                          <w:color w:val="BFBFBF" w:themeColor="background1" w:themeShade="BF"/>
                        </w:rPr>
                        <w:t>support</w:t>
                      </w:r>
                      <w:r w:rsidRPr="00E852C0">
                        <w:rPr>
                          <w:color w:val="BFBFBF" w:themeColor="background1" w:themeShade="BF"/>
                        </w:rPr>
                        <w:t>@xgx.at</w:t>
                      </w:r>
                    </w:p>
                    <w:p w:rsidR="002D6BE3" w:rsidRPr="00E852C0" w:rsidRDefault="005115C1" w:rsidP="00E852C0">
                      <w:pPr>
                        <w:pStyle w:val="Bodytext"/>
                        <w:rPr>
                          <w:color w:val="BFBFBF" w:themeColor="background1" w:themeShade="BF"/>
                        </w:rPr>
                      </w:pPr>
                      <w:hyperlink r:id="rId9" w:history="1">
                        <w:r w:rsidR="001846CA" w:rsidRPr="00E852C0">
                          <w:rPr>
                            <w:rStyle w:val="Hyperlink"/>
                            <w:color w:val="BFBFBF" w:themeColor="background1" w:themeShade="BF"/>
                            <w:u w:val="none"/>
                          </w:rPr>
                          <w:t>www.xgx.at</w:t>
                        </w:r>
                      </w:hyperlink>
                    </w:p>
                    <w:p w:rsidR="001846CA" w:rsidRPr="00E852C0" w:rsidRDefault="001846CA" w:rsidP="00E852C0">
                      <w:pPr>
                        <w:pStyle w:val="Bodytext"/>
                        <w:rPr>
                          <w:color w:val="BFBFBF" w:themeColor="background1" w:themeShade="BF"/>
                        </w:rPr>
                      </w:pPr>
                    </w:p>
                    <w:p w:rsidR="001846CA" w:rsidRPr="00E852C0" w:rsidRDefault="001846CA" w:rsidP="00E852C0">
                      <w:pPr>
                        <w:pStyle w:val="Bodytext"/>
                        <w:rPr>
                          <w:color w:val="BFBFBF" w:themeColor="background1" w:themeShade="BF"/>
                        </w:rPr>
                      </w:pPr>
                      <w:r w:rsidRPr="00E852C0">
                        <w:rPr>
                          <w:color w:val="BFBFBF" w:themeColor="background1" w:themeShade="BF"/>
                        </w:rPr>
                        <w:t xml:space="preserve">Wien </w:t>
                      </w:r>
                      <w:r w:rsidRPr="00E852C0">
                        <w:rPr>
                          <w:color w:val="BFBFBF" w:themeColor="background1" w:themeShade="BF"/>
                        </w:rPr>
                        <w:fldChar w:fldCharType="begin"/>
                      </w:r>
                      <w:r w:rsidRPr="00E852C0">
                        <w:rPr>
                          <w:color w:val="BFBFBF" w:themeColor="background1" w:themeShade="BF"/>
                        </w:rPr>
                        <w:instrText xml:space="preserve"> TIME \@ "dd.MM.yyyy" </w:instrText>
                      </w:r>
                      <w:r w:rsidRPr="00E852C0">
                        <w:rPr>
                          <w:color w:val="BFBFBF" w:themeColor="background1" w:themeShade="BF"/>
                        </w:rPr>
                        <w:fldChar w:fldCharType="separate"/>
                      </w:r>
                      <w:r w:rsidR="00E97B49">
                        <w:rPr>
                          <w:noProof/>
                          <w:color w:val="BFBFBF" w:themeColor="background1" w:themeShade="BF"/>
                        </w:rPr>
                        <w:t>12.05.2015</w:t>
                      </w:r>
                      <w:r w:rsidRPr="00E852C0">
                        <w:rPr>
                          <w:color w:val="BFBFBF" w:themeColor="background1" w:themeShade="BF"/>
                        </w:rPr>
                        <w:fldChar w:fldCharType="end"/>
                      </w:r>
                    </w:p>
                  </w:txbxContent>
                </v:textbox>
                <w10:wrap type="square" anchorx="margin" anchory="page"/>
              </v:shape>
            </w:pict>
          </mc:Fallback>
        </mc:AlternateContent>
      </w:r>
    </w:p>
    <w:p w:rsidR="00F5027B" w:rsidRDefault="00F5027B" w:rsidP="001846CA">
      <w:pPr>
        <w:pStyle w:val="Projektteaser"/>
        <w:rPr>
          <w:noProof/>
          <w:lang w:eastAsia="de-AT"/>
        </w:rPr>
      </w:pPr>
    </w:p>
    <w:p w:rsidR="00F5027B" w:rsidRDefault="00F5027B" w:rsidP="001846CA">
      <w:pPr>
        <w:pStyle w:val="Projektteaser"/>
        <w:rPr>
          <w:noProof/>
          <w:lang w:eastAsia="de-AT"/>
        </w:rPr>
      </w:pPr>
    </w:p>
    <w:p w:rsidR="00F5027B" w:rsidRDefault="00F5027B" w:rsidP="001846CA">
      <w:pPr>
        <w:pStyle w:val="Projektteaser"/>
        <w:rPr>
          <w:noProof/>
          <w:lang w:eastAsia="de-AT"/>
        </w:rPr>
      </w:pPr>
    </w:p>
    <w:p w:rsidR="00F5027B" w:rsidRDefault="00F5027B" w:rsidP="001846CA">
      <w:pPr>
        <w:pStyle w:val="Projektteaser"/>
        <w:rPr>
          <w:noProof/>
          <w:lang w:eastAsia="de-AT"/>
        </w:rPr>
      </w:pPr>
    </w:p>
    <w:p w:rsidR="00F5027B" w:rsidRDefault="00F5027B" w:rsidP="001846CA">
      <w:pPr>
        <w:pStyle w:val="Projektteaser"/>
        <w:rPr>
          <w:noProof/>
          <w:lang w:eastAsia="de-AT"/>
        </w:rPr>
      </w:pPr>
    </w:p>
    <w:p w:rsidR="00F5027B" w:rsidRDefault="00F5027B" w:rsidP="001846CA">
      <w:pPr>
        <w:pStyle w:val="Projektteaser"/>
        <w:rPr>
          <w:noProof/>
          <w:lang w:eastAsia="de-AT"/>
        </w:rPr>
      </w:pPr>
    </w:p>
    <w:p w:rsidR="00F4733E" w:rsidRDefault="00F5027B" w:rsidP="001846CA">
      <w:pPr>
        <w:pStyle w:val="Projektteaser"/>
      </w:pPr>
      <w:r>
        <w:rPr>
          <w:noProof/>
          <w:lang w:eastAsia="de-AT"/>
        </w:rPr>
        <w:t>USER MANUAL</w:t>
      </w:r>
      <w:r w:rsidR="002D6BE3" w:rsidRPr="003149CF">
        <w:t xml:space="preserve"> | </w:t>
      </w:r>
      <w:r>
        <w:t>Spezielle Inhaltselemente</w:t>
      </w:r>
    </w:p>
    <w:p w:rsidR="00F5027B" w:rsidRDefault="00F5027B">
      <w:pPr>
        <w:rPr>
          <w:rFonts w:ascii="Effra Medium" w:hAnsi="Effra Medium"/>
          <w:sz w:val="34"/>
          <w:szCs w:val="36"/>
        </w:rPr>
      </w:pPr>
      <w:r>
        <w:br w:type="page"/>
      </w:r>
    </w:p>
    <w:p w:rsidR="00F5027B" w:rsidRPr="00F5027B" w:rsidRDefault="00F5027B" w:rsidP="00F5027B">
      <w:pPr>
        <w:pStyle w:val="AngebotZwischentitel"/>
      </w:pPr>
      <w:r w:rsidRPr="00F5027B">
        <w:lastRenderedPageBreak/>
        <w:t xml:space="preserve">Neue </w:t>
      </w:r>
      <w:r w:rsidR="003322CF">
        <w:t>Inhaltsseite</w:t>
      </w:r>
      <w:r w:rsidRPr="00F5027B">
        <w:t xml:space="preserve"> anlegen</w:t>
      </w:r>
    </w:p>
    <w:p w:rsidR="00C307BD" w:rsidRDefault="003322CF" w:rsidP="00F154AE">
      <w:pPr>
        <w:pStyle w:val="Bodytext"/>
        <w:rPr>
          <w:lang w:val="en-GB"/>
        </w:rPr>
      </w:pPr>
      <w:proofErr w:type="spellStart"/>
      <w:r>
        <w:rPr>
          <w:lang w:val="en-GB"/>
        </w:rPr>
        <w:t>Navigieren</w:t>
      </w:r>
      <w:proofErr w:type="spellEnd"/>
      <w:r>
        <w:rPr>
          <w:lang w:val="en-GB"/>
        </w:rPr>
        <w:t xml:space="preserve"> </w:t>
      </w:r>
      <w:proofErr w:type="spellStart"/>
      <w:r>
        <w:rPr>
          <w:lang w:val="en-GB"/>
        </w:rPr>
        <w:t>Sie</w:t>
      </w:r>
      <w:proofErr w:type="spellEnd"/>
      <w:r>
        <w:rPr>
          <w:lang w:val="en-GB"/>
        </w:rPr>
        <w:t xml:space="preserve"> </w:t>
      </w:r>
      <w:proofErr w:type="spellStart"/>
      <w:r>
        <w:rPr>
          <w:lang w:val="en-GB"/>
        </w:rPr>
        <w:t>über</w:t>
      </w:r>
      <w:proofErr w:type="spellEnd"/>
      <w:r>
        <w:rPr>
          <w:lang w:val="en-GB"/>
        </w:rPr>
        <w:t xml:space="preserve"> </w:t>
      </w:r>
      <w:proofErr w:type="spellStart"/>
      <w:r>
        <w:rPr>
          <w:lang w:val="en-GB"/>
        </w:rPr>
        <w:t>Inhalte</w:t>
      </w:r>
      <w:proofErr w:type="spellEnd"/>
      <w:r>
        <w:rPr>
          <w:lang w:val="en-GB"/>
        </w:rPr>
        <w:t xml:space="preserve"> </w:t>
      </w:r>
      <w:r w:rsidRPr="003322CF">
        <w:rPr>
          <w:lang w:val="en-GB"/>
        </w:rPr>
        <w:sym w:font="Wingdings" w:char="F0E0"/>
      </w:r>
      <w:r>
        <w:rPr>
          <w:lang w:val="en-GB"/>
        </w:rPr>
        <w:t xml:space="preserve"> </w:t>
      </w:r>
      <w:proofErr w:type="spellStart"/>
      <w:r>
        <w:rPr>
          <w:lang w:val="en-GB"/>
        </w:rPr>
        <w:t>Contentmanager</w:t>
      </w:r>
      <w:proofErr w:type="spellEnd"/>
      <w:r>
        <w:rPr>
          <w:lang w:val="en-GB"/>
        </w:rPr>
        <w:t xml:space="preserve"> </w:t>
      </w:r>
      <w:r w:rsidRPr="003322CF">
        <w:rPr>
          <w:lang w:val="en-GB"/>
        </w:rPr>
        <w:sym w:font="Wingdings" w:char="F0E0"/>
      </w:r>
      <w:r>
        <w:rPr>
          <w:lang w:val="en-GB"/>
        </w:rPr>
        <w:t xml:space="preserve"> Content auf die </w:t>
      </w:r>
      <w:proofErr w:type="spellStart"/>
      <w:r>
        <w:rPr>
          <w:lang w:val="en-GB"/>
        </w:rPr>
        <w:t>Übersicht</w:t>
      </w:r>
      <w:proofErr w:type="spellEnd"/>
      <w:r>
        <w:rPr>
          <w:lang w:val="en-GB"/>
        </w:rPr>
        <w:t xml:space="preserve"> </w:t>
      </w:r>
      <w:proofErr w:type="spellStart"/>
      <w:r>
        <w:rPr>
          <w:lang w:val="en-GB"/>
        </w:rPr>
        <w:t>aller</w:t>
      </w:r>
      <w:proofErr w:type="spellEnd"/>
      <w:r>
        <w:rPr>
          <w:lang w:val="en-GB"/>
        </w:rPr>
        <w:t xml:space="preserve"> </w:t>
      </w:r>
      <w:proofErr w:type="spellStart"/>
      <w:r>
        <w:rPr>
          <w:lang w:val="en-GB"/>
        </w:rPr>
        <w:t>Inhaltsseiten</w:t>
      </w:r>
      <w:proofErr w:type="spellEnd"/>
      <w:r>
        <w:rPr>
          <w:lang w:val="en-GB"/>
        </w:rPr>
        <w:t xml:space="preserve"> und </w:t>
      </w:r>
      <w:proofErr w:type="spellStart"/>
      <w:r>
        <w:rPr>
          <w:lang w:val="en-GB"/>
        </w:rPr>
        <w:t>klicken</w:t>
      </w:r>
      <w:proofErr w:type="spellEnd"/>
      <w:r>
        <w:rPr>
          <w:lang w:val="en-GB"/>
        </w:rPr>
        <w:t xml:space="preserve"> </w:t>
      </w:r>
      <w:proofErr w:type="spellStart"/>
      <w:r>
        <w:rPr>
          <w:lang w:val="en-GB"/>
        </w:rPr>
        <w:t>Sie</w:t>
      </w:r>
      <w:proofErr w:type="spellEnd"/>
      <w:r>
        <w:rPr>
          <w:lang w:val="en-GB"/>
        </w:rPr>
        <w:t xml:space="preserve"> </w:t>
      </w:r>
      <w:proofErr w:type="spellStart"/>
      <w:r>
        <w:rPr>
          <w:lang w:val="en-GB"/>
        </w:rPr>
        <w:t>anschließend</w:t>
      </w:r>
      <w:proofErr w:type="spellEnd"/>
      <w:r>
        <w:rPr>
          <w:lang w:val="en-GB"/>
        </w:rPr>
        <w:t xml:space="preserve"> auf den Button </w:t>
      </w:r>
      <w:r>
        <w:rPr>
          <w:noProof/>
          <w:lang w:eastAsia="de-AT"/>
        </w:rPr>
        <w:drawing>
          <wp:inline distT="0" distB="0" distL="0" distR="0" wp14:anchorId="7844D3A2" wp14:editId="28B57AB3">
            <wp:extent cx="381000" cy="214313"/>
            <wp:effectExtent l="0" t="0" r="0" b="0"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88366" cy="2184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22CF" w:rsidRDefault="003322CF" w:rsidP="00F154AE">
      <w:pPr>
        <w:pStyle w:val="Bodytext"/>
        <w:rPr>
          <w:lang w:val="en-GB"/>
        </w:rPr>
      </w:pPr>
    </w:p>
    <w:p w:rsidR="003322CF" w:rsidRDefault="003322CF" w:rsidP="00F154AE">
      <w:pPr>
        <w:pStyle w:val="Bodytext"/>
        <w:rPr>
          <w:lang w:val="en-GB"/>
        </w:rPr>
      </w:pPr>
      <w:r>
        <w:rPr>
          <w:noProof/>
          <w:lang w:eastAsia="de-AT"/>
        </w:rPr>
        <w:drawing>
          <wp:inline distT="0" distB="0" distL="0" distR="0" wp14:anchorId="4C17D782" wp14:editId="3960C5BE">
            <wp:extent cx="6301105" cy="1465580"/>
            <wp:effectExtent l="0" t="0" r="4445" b="127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t="9435" b="47697"/>
                    <a:stretch/>
                  </pic:blipFill>
                  <pic:spPr bwMode="auto">
                    <a:xfrm>
                      <a:off x="0" y="0"/>
                      <a:ext cx="6301105" cy="14655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307BD" w:rsidRPr="000B34C0" w:rsidRDefault="00C307BD" w:rsidP="00F154AE">
      <w:pPr>
        <w:pStyle w:val="Bodytext"/>
        <w:rPr>
          <w:lang w:val="en-GB"/>
        </w:rPr>
      </w:pPr>
    </w:p>
    <w:p w:rsidR="00992BAF" w:rsidRDefault="003322CF" w:rsidP="003322CF">
      <w:pPr>
        <w:pStyle w:val="Bodytext"/>
      </w:pPr>
      <w:r>
        <w:t xml:space="preserve">Geben Sie in der Bearbeitungsmaske </w:t>
      </w:r>
      <w:r w:rsidR="00992BAF">
        <w:t>folgende Informationen ein:</w:t>
      </w:r>
    </w:p>
    <w:p w:rsidR="00992BAF" w:rsidRDefault="00992BAF" w:rsidP="003322CF">
      <w:pPr>
        <w:pStyle w:val="Bodytext"/>
      </w:pPr>
    </w:p>
    <w:p w:rsidR="00992BAF" w:rsidRPr="00992BAF" w:rsidRDefault="00992BAF" w:rsidP="00786164">
      <w:pPr>
        <w:pStyle w:val="Bodytext"/>
        <w:numPr>
          <w:ilvl w:val="0"/>
          <w:numId w:val="8"/>
        </w:numPr>
        <w:rPr>
          <w:u w:val="single"/>
        </w:rPr>
      </w:pPr>
      <w:r>
        <w:t xml:space="preserve">(optional)Übergeordneter Content: falls die Seite eine Unterseite einer bereits bestehenden Seite ist, wählen Sie hier die entsprechende (Eltern-)Seite aus. </w:t>
      </w:r>
    </w:p>
    <w:p w:rsidR="00992BAF" w:rsidRDefault="00992BAF" w:rsidP="00992BAF">
      <w:pPr>
        <w:pStyle w:val="Bodytext"/>
        <w:ind w:left="720"/>
      </w:pPr>
      <w:r w:rsidRPr="00992BAF">
        <w:rPr>
          <w:u w:val="single"/>
        </w:rPr>
        <w:t>Tipp:</w:t>
      </w:r>
      <w:r>
        <w:t xml:space="preserve"> Nutzen Sie dieses Feld, wenn Sie mehrstufige Menüstrukturen aufbauen wollen.</w:t>
      </w:r>
    </w:p>
    <w:p w:rsidR="00992BAF" w:rsidRDefault="00992BAF" w:rsidP="00992BAF">
      <w:pPr>
        <w:pStyle w:val="Bodytext"/>
        <w:numPr>
          <w:ilvl w:val="0"/>
          <w:numId w:val="8"/>
        </w:numPr>
      </w:pPr>
      <w:r>
        <w:t>Status aktivieren (Checkbox)</w:t>
      </w:r>
    </w:p>
    <w:p w:rsidR="00992BAF" w:rsidRDefault="00992BAF" w:rsidP="00992BAF">
      <w:pPr>
        <w:pStyle w:val="Bodytext"/>
        <w:numPr>
          <w:ilvl w:val="0"/>
          <w:numId w:val="8"/>
        </w:numPr>
      </w:pPr>
      <w:r>
        <w:t>(optional) Sortierung: Hiermit steuern Sie die Reihenfolge der Seite</w:t>
      </w:r>
    </w:p>
    <w:p w:rsidR="00DE573C" w:rsidRDefault="00DE573C" w:rsidP="00992BAF">
      <w:pPr>
        <w:pStyle w:val="Bodytext"/>
        <w:numPr>
          <w:ilvl w:val="0"/>
          <w:numId w:val="8"/>
        </w:numPr>
      </w:pPr>
      <w:r>
        <w:t>Content Titel: Titel der Seite zur Anzeige in Menüs</w:t>
      </w:r>
    </w:p>
    <w:p w:rsidR="00DE573C" w:rsidRDefault="00DE573C" w:rsidP="00992BAF">
      <w:pPr>
        <w:pStyle w:val="Bodytext"/>
        <w:numPr>
          <w:ilvl w:val="0"/>
          <w:numId w:val="8"/>
        </w:numPr>
      </w:pPr>
      <w:r>
        <w:t xml:space="preserve">Enthält spezielle Inhaltselemente: aktivieren Sie diese Option, wenn diese Inhaltsseite spezielle Inhaltselemente (Bilder, Text mit Bild, </w:t>
      </w:r>
      <w:r w:rsidR="00F91AD1">
        <w:t>spezielle Shop-</w:t>
      </w:r>
      <w:proofErr w:type="spellStart"/>
      <w:r w:rsidR="00F91AD1">
        <w:t>Widgets</w:t>
      </w:r>
      <w:proofErr w:type="spellEnd"/>
      <w:r w:rsidR="00F91AD1">
        <w:t xml:space="preserve"> wie Kategorie-</w:t>
      </w:r>
      <w:proofErr w:type="spellStart"/>
      <w:r w:rsidR="00F91AD1">
        <w:t>Slider</w:t>
      </w:r>
      <w:proofErr w:type="spellEnd"/>
      <w:r>
        <w:t>, etc.) enthalten soll.</w:t>
      </w:r>
    </w:p>
    <w:p w:rsidR="003603AC" w:rsidRDefault="003603AC" w:rsidP="00482081">
      <w:pPr>
        <w:pStyle w:val="Bodytext"/>
        <w:jc w:val="center"/>
      </w:pPr>
    </w:p>
    <w:p w:rsidR="00E97B49" w:rsidRDefault="00DE573C" w:rsidP="00C307BD">
      <w:pPr>
        <w:pStyle w:val="Bodytext"/>
      </w:pPr>
      <w:r>
        <w:rPr>
          <w:noProof/>
          <w:lang w:eastAsia="de-AT"/>
        </w:rPr>
        <w:drawing>
          <wp:inline distT="0" distB="0" distL="0" distR="0" wp14:anchorId="38EB47E9" wp14:editId="2D1F1D9D">
            <wp:extent cx="6301105" cy="2279650"/>
            <wp:effectExtent l="0" t="0" r="4445" b="6350"/>
            <wp:docPr id="14" name="Grafi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b="5700"/>
                    <a:stretch/>
                  </pic:blipFill>
                  <pic:spPr bwMode="auto">
                    <a:xfrm>
                      <a:off x="0" y="0"/>
                      <a:ext cx="6301105" cy="22796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30678" w:rsidRDefault="00F30678" w:rsidP="00E97B49">
      <w:pPr>
        <w:rPr>
          <w:lang w:val="de-DE"/>
        </w:rPr>
      </w:pPr>
      <w:r>
        <w:rPr>
          <w:noProof/>
          <w:lang w:eastAsia="de-AT"/>
        </w:rPr>
        <w:drawing>
          <wp:anchor distT="0" distB="0" distL="114300" distR="114300" simplePos="0" relativeHeight="251664384" behindDoc="0" locked="0" layoutInCell="1" allowOverlap="1" wp14:anchorId="4368ADE0" wp14:editId="21E34890">
            <wp:simplePos x="0" y="0"/>
            <wp:positionH relativeFrom="column">
              <wp:posOffset>1798955</wp:posOffset>
            </wp:positionH>
            <wp:positionV relativeFrom="paragraph">
              <wp:posOffset>798195</wp:posOffset>
            </wp:positionV>
            <wp:extent cx="673100" cy="212725"/>
            <wp:effectExtent l="0" t="0" r="0" b="0"/>
            <wp:wrapNone/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3100" cy="212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lang w:val="de-DE"/>
        </w:rPr>
        <w:br/>
        <w:t xml:space="preserve">Wechseln Sie abschließend in den Tab </w:t>
      </w:r>
      <w:r>
        <w:rPr>
          <w:b/>
          <w:lang w:val="de-DE"/>
        </w:rPr>
        <w:t>Anzeige</w:t>
      </w:r>
      <w:r>
        <w:rPr>
          <w:lang w:val="de-DE"/>
        </w:rPr>
        <w:t xml:space="preserve"> und selektieren Sie alle Bereiche, in denen die Inhaltsseite angezeigt werden soll (z.B. </w:t>
      </w:r>
      <w:proofErr w:type="spellStart"/>
      <w:r>
        <w:rPr>
          <w:lang w:val="de-DE"/>
        </w:rPr>
        <w:t>mainmenu</w:t>
      </w:r>
      <w:proofErr w:type="spellEnd"/>
      <w:r>
        <w:rPr>
          <w:lang w:val="de-DE"/>
        </w:rPr>
        <w:t xml:space="preserve"> für Hauptmenü, </w:t>
      </w:r>
      <w:proofErr w:type="spellStart"/>
      <w:r>
        <w:rPr>
          <w:lang w:val="de-DE"/>
        </w:rPr>
        <w:t>footer</w:t>
      </w:r>
      <w:proofErr w:type="spellEnd"/>
      <w:r>
        <w:rPr>
          <w:lang w:val="de-DE"/>
        </w:rPr>
        <w:t xml:space="preserve"> für </w:t>
      </w:r>
      <w:proofErr w:type="spellStart"/>
      <w:r>
        <w:rPr>
          <w:lang w:val="de-DE"/>
        </w:rPr>
        <w:t>Footer</w:t>
      </w:r>
      <w:proofErr w:type="spellEnd"/>
      <w:r>
        <w:rPr>
          <w:lang w:val="de-DE"/>
        </w:rPr>
        <w:t xml:space="preserve">-Menü, </w:t>
      </w:r>
      <w:proofErr w:type="spellStart"/>
      <w:r>
        <w:rPr>
          <w:lang w:val="de-DE"/>
        </w:rPr>
        <w:t>information</w:t>
      </w:r>
      <w:proofErr w:type="spellEnd"/>
      <w:r>
        <w:rPr>
          <w:lang w:val="de-DE"/>
        </w:rPr>
        <w:t xml:space="preserve"> für Informations-Box).</w:t>
      </w:r>
    </w:p>
    <w:p w:rsidR="003603AC" w:rsidRDefault="00E97B49" w:rsidP="00E97B49">
      <w:pPr>
        <w:rPr>
          <w:lang w:val="de-DE"/>
        </w:rPr>
      </w:pPr>
      <w:r>
        <w:rPr>
          <w:lang w:val="de-DE"/>
        </w:rPr>
        <w:t xml:space="preserve">Klicken Sie nun auf den Button </w:t>
      </w:r>
    </w:p>
    <w:p w:rsidR="00E97B49" w:rsidRDefault="00E97B49" w:rsidP="00E97B49">
      <w:pPr>
        <w:rPr>
          <w:lang w:val="de-DE"/>
        </w:rPr>
      </w:pPr>
    </w:p>
    <w:p w:rsidR="00F30678" w:rsidRDefault="00F30678" w:rsidP="00F30678">
      <w:pPr>
        <w:pStyle w:val="AngebotZwischentitel"/>
      </w:pPr>
      <w:r>
        <w:lastRenderedPageBreak/>
        <w:t xml:space="preserve">Neues Inhaltselement </w:t>
      </w:r>
      <w:r w:rsidRPr="00F5027B">
        <w:t>anlegen</w:t>
      </w:r>
    </w:p>
    <w:p w:rsidR="00E47190" w:rsidRDefault="00E47190" w:rsidP="00E47190">
      <w:pPr>
        <w:pStyle w:val="Bodytext"/>
        <w:rPr>
          <w:lang w:val="en-GB"/>
        </w:rPr>
      </w:pPr>
      <w:proofErr w:type="spellStart"/>
      <w:r>
        <w:rPr>
          <w:lang w:val="en-GB"/>
        </w:rPr>
        <w:t>Navigieren</w:t>
      </w:r>
      <w:proofErr w:type="spellEnd"/>
      <w:r>
        <w:rPr>
          <w:lang w:val="en-GB"/>
        </w:rPr>
        <w:t xml:space="preserve"> </w:t>
      </w:r>
      <w:proofErr w:type="spellStart"/>
      <w:r>
        <w:rPr>
          <w:lang w:val="en-GB"/>
        </w:rPr>
        <w:t>Sie</w:t>
      </w:r>
      <w:proofErr w:type="spellEnd"/>
      <w:r>
        <w:rPr>
          <w:lang w:val="en-GB"/>
        </w:rPr>
        <w:t xml:space="preserve"> </w:t>
      </w:r>
      <w:proofErr w:type="spellStart"/>
      <w:r>
        <w:rPr>
          <w:lang w:val="en-GB"/>
        </w:rPr>
        <w:t>über</w:t>
      </w:r>
      <w:proofErr w:type="spellEnd"/>
      <w:r>
        <w:rPr>
          <w:lang w:val="en-GB"/>
        </w:rPr>
        <w:t xml:space="preserve"> </w:t>
      </w:r>
      <w:proofErr w:type="spellStart"/>
      <w:r>
        <w:rPr>
          <w:lang w:val="en-GB"/>
        </w:rPr>
        <w:t>Inhalte</w:t>
      </w:r>
      <w:proofErr w:type="spellEnd"/>
      <w:r>
        <w:rPr>
          <w:lang w:val="en-GB"/>
        </w:rPr>
        <w:t xml:space="preserve"> </w:t>
      </w:r>
      <w:r w:rsidRPr="003322CF">
        <w:rPr>
          <w:lang w:val="en-GB"/>
        </w:rPr>
        <w:sym w:font="Wingdings" w:char="F0E0"/>
      </w:r>
      <w:r>
        <w:rPr>
          <w:lang w:val="en-GB"/>
        </w:rPr>
        <w:t xml:space="preserve"> </w:t>
      </w:r>
      <w:proofErr w:type="spellStart"/>
      <w:r>
        <w:rPr>
          <w:lang w:val="en-GB"/>
        </w:rPr>
        <w:t>Contentmanager</w:t>
      </w:r>
      <w:proofErr w:type="spellEnd"/>
      <w:r>
        <w:rPr>
          <w:lang w:val="en-GB"/>
        </w:rPr>
        <w:t xml:space="preserve"> </w:t>
      </w:r>
      <w:r w:rsidRPr="003322CF">
        <w:rPr>
          <w:lang w:val="en-GB"/>
        </w:rPr>
        <w:sym w:font="Wingdings" w:char="F0E0"/>
      </w:r>
      <w:r>
        <w:rPr>
          <w:lang w:val="en-GB"/>
        </w:rPr>
        <w:t xml:space="preserve"> </w:t>
      </w:r>
      <w:proofErr w:type="spellStart"/>
      <w:r>
        <w:rPr>
          <w:lang w:val="en-GB"/>
        </w:rPr>
        <w:t>Spezielle</w:t>
      </w:r>
      <w:proofErr w:type="spellEnd"/>
      <w:r>
        <w:rPr>
          <w:lang w:val="en-GB"/>
        </w:rPr>
        <w:t xml:space="preserve"> </w:t>
      </w:r>
      <w:proofErr w:type="spellStart"/>
      <w:r>
        <w:rPr>
          <w:lang w:val="en-GB"/>
        </w:rPr>
        <w:t>Inhaltselemente</w:t>
      </w:r>
      <w:proofErr w:type="spellEnd"/>
      <w:r>
        <w:rPr>
          <w:lang w:val="en-GB"/>
        </w:rPr>
        <w:t xml:space="preserve"> auf die </w:t>
      </w:r>
      <w:proofErr w:type="spellStart"/>
      <w:r>
        <w:rPr>
          <w:lang w:val="en-GB"/>
        </w:rPr>
        <w:t>Übersicht</w:t>
      </w:r>
      <w:proofErr w:type="spellEnd"/>
      <w:r>
        <w:rPr>
          <w:lang w:val="en-GB"/>
        </w:rPr>
        <w:t xml:space="preserve"> </w:t>
      </w:r>
      <w:proofErr w:type="spellStart"/>
      <w:r>
        <w:rPr>
          <w:lang w:val="en-GB"/>
        </w:rPr>
        <w:t>aller</w:t>
      </w:r>
      <w:proofErr w:type="spellEnd"/>
      <w:r>
        <w:rPr>
          <w:lang w:val="en-GB"/>
        </w:rPr>
        <w:t xml:space="preserve"> </w:t>
      </w:r>
      <w:proofErr w:type="spellStart"/>
      <w:r>
        <w:rPr>
          <w:lang w:val="en-GB"/>
        </w:rPr>
        <w:t>Inhaltsseiten</w:t>
      </w:r>
      <w:proofErr w:type="spellEnd"/>
      <w:r>
        <w:rPr>
          <w:lang w:val="en-GB"/>
        </w:rPr>
        <w:t xml:space="preserve">, </w:t>
      </w:r>
      <w:proofErr w:type="spellStart"/>
      <w:r>
        <w:rPr>
          <w:lang w:val="en-GB"/>
        </w:rPr>
        <w:t>welche</w:t>
      </w:r>
      <w:proofErr w:type="spellEnd"/>
      <w:r>
        <w:rPr>
          <w:lang w:val="en-GB"/>
        </w:rPr>
        <w:t xml:space="preserve"> </w:t>
      </w:r>
      <w:proofErr w:type="spellStart"/>
      <w:r>
        <w:rPr>
          <w:lang w:val="en-GB"/>
        </w:rPr>
        <w:t>spezielle</w:t>
      </w:r>
      <w:proofErr w:type="spellEnd"/>
      <w:r>
        <w:rPr>
          <w:lang w:val="en-GB"/>
        </w:rPr>
        <w:t xml:space="preserve"> </w:t>
      </w:r>
      <w:proofErr w:type="spellStart"/>
      <w:r>
        <w:rPr>
          <w:lang w:val="en-GB"/>
        </w:rPr>
        <w:t>Inhaltselemente</w:t>
      </w:r>
      <w:proofErr w:type="spellEnd"/>
      <w:r>
        <w:rPr>
          <w:lang w:val="en-GB"/>
        </w:rPr>
        <w:t xml:space="preserve"> </w:t>
      </w:r>
      <w:proofErr w:type="spellStart"/>
      <w:r>
        <w:rPr>
          <w:lang w:val="en-GB"/>
        </w:rPr>
        <w:t>enthalten</w:t>
      </w:r>
      <w:proofErr w:type="spellEnd"/>
      <w:r>
        <w:rPr>
          <w:lang w:val="en-GB"/>
        </w:rPr>
        <w:t xml:space="preserve"> – das </w:t>
      </w:r>
      <w:proofErr w:type="spellStart"/>
      <w:proofErr w:type="gramStart"/>
      <w:r>
        <w:rPr>
          <w:lang w:val="en-GB"/>
        </w:rPr>
        <w:t>sind</w:t>
      </w:r>
      <w:proofErr w:type="spellEnd"/>
      <w:proofErr w:type="gramEnd"/>
      <w:r>
        <w:rPr>
          <w:lang w:val="en-GB"/>
        </w:rPr>
        <w:t xml:space="preserve"> </w:t>
      </w:r>
      <w:proofErr w:type="spellStart"/>
      <w:r>
        <w:rPr>
          <w:lang w:val="en-GB"/>
        </w:rPr>
        <w:t>alle</w:t>
      </w:r>
      <w:proofErr w:type="spellEnd"/>
      <w:r>
        <w:rPr>
          <w:lang w:val="en-GB"/>
        </w:rPr>
        <w:t xml:space="preserve"> </w:t>
      </w:r>
      <w:proofErr w:type="spellStart"/>
      <w:r>
        <w:rPr>
          <w:lang w:val="en-GB"/>
        </w:rPr>
        <w:t>Inhaltsseiten</w:t>
      </w:r>
      <w:proofErr w:type="spellEnd"/>
      <w:r>
        <w:rPr>
          <w:lang w:val="en-GB"/>
        </w:rPr>
        <w:t xml:space="preserve">, die das Feld </w:t>
      </w:r>
      <w:proofErr w:type="spellStart"/>
      <w:r>
        <w:rPr>
          <w:b/>
          <w:lang w:val="en-GB"/>
        </w:rPr>
        <w:t>Enthält</w:t>
      </w:r>
      <w:proofErr w:type="spellEnd"/>
      <w:r>
        <w:rPr>
          <w:b/>
          <w:lang w:val="en-GB"/>
        </w:rPr>
        <w:t xml:space="preserve"> </w:t>
      </w:r>
      <w:proofErr w:type="spellStart"/>
      <w:r>
        <w:rPr>
          <w:b/>
          <w:lang w:val="en-GB"/>
        </w:rPr>
        <w:t>spezielle</w:t>
      </w:r>
      <w:proofErr w:type="spellEnd"/>
      <w:r>
        <w:rPr>
          <w:b/>
          <w:lang w:val="en-GB"/>
        </w:rPr>
        <w:t xml:space="preserve"> </w:t>
      </w:r>
      <w:proofErr w:type="spellStart"/>
      <w:r>
        <w:rPr>
          <w:b/>
          <w:lang w:val="en-GB"/>
        </w:rPr>
        <w:t>Inhaltselemente</w:t>
      </w:r>
      <w:proofErr w:type="spellEnd"/>
      <w:r>
        <w:rPr>
          <w:lang w:val="en-GB"/>
        </w:rPr>
        <w:t xml:space="preserve"> </w:t>
      </w:r>
      <w:proofErr w:type="spellStart"/>
      <w:r>
        <w:rPr>
          <w:lang w:val="en-GB"/>
        </w:rPr>
        <w:t>aktiviert</w:t>
      </w:r>
      <w:proofErr w:type="spellEnd"/>
      <w:r>
        <w:rPr>
          <w:lang w:val="en-GB"/>
        </w:rPr>
        <w:t xml:space="preserve"> </w:t>
      </w:r>
      <w:proofErr w:type="spellStart"/>
      <w:r>
        <w:rPr>
          <w:lang w:val="en-GB"/>
        </w:rPr>
        <w:t>haben</w:t>
      </w:r>
      <w:proofErr w:type="spellEnd"/>
      <w:r>
        <w:rPr>
          <w:lang w:val="en-GB"/>
        </w:rPr>
        <w:t>.</w:t>
      </w:r>
    </w:p>
    <w:p w:rsidR="00E47190" w:rsidRDefault="00E47190" w:rsidP="00E47190">
      <w:pPr>
        <w:pStyle w:val="Bodytext"/>
        <w:rPr>
          <w:lang w:val="en-GB"/>
        </w:rPr>
      </w:pPr>
    </w:p>
    <w:p w:rsidR="00E47190" w:rsidRPr="00E47190" w:rsidRDefault="00E47190" w:rsidP="00E47190">
      <w:pPr>
        <w:pStyle w:val="Bodytext"/>
        <w:rPr>
          <w:lang w:val="en-GB"/>
        </w:rPr>
      </w:pPr>
      <w:proofErr w:type="spellStart"/>
      <w:r>
        <w:rPr>
          <w:lang w:val="en-GB"/>
        </w:rPr>
        <w:t>Wählen</w:t>
      </w:r>
      <w:proofErr w:type="spellEnd"/>
      <w:r>
        <w:rPr>
          <w:lang w:val="en-GB"/>
        </w:rPr>
        <w:t xml:space="preserve"> </w:t>
      </w:r>
      <w:proofErr w:type="spellStart"/>
      <w:r>
        <w:rPr>
          <w:lang w:val="en-GB"/>
        </w:rPr>
        <w:t>Sie</w:t>
      </w:r>
      <w:proofErr w:type="spellEnd"/>
      <w:r>
        <w:rPr>
          <w:lang w:val="en-GB"/>
        </w:rPr>
        <w:t xml:space="preserve"> </w:t>
      </w:r>
      <w:proofErr w:type="spellStart"/>
      <w:r>
        <w:rPr>
          <w:lang w:val="en-GB"/>
        </w:rPr>
        <w:t>anschließend</w:t>
      </w:r>
      <w:proofErr w:type="spellEnd"/>
      <w:r>
        <w:rPr>
          <w:lang w:val="en-GB"/>
        </w:rPr>
        <w:t xml:space="preserve"> </w:t>
      </w:r>
      <w:proofErr w:type="spellStart"/>
      <w:r>
        <w:rPr>
          <w:lang w:val="en-GB"/>
        </w:rPr>
        <w:t>über</w:t>
      </w:r>
      <w:proofErr w:type="spellEnd"/>
      <w:r>
        <w:rPr>
          <w:lang w:val="en-GB"/>
        </w:rPr>
        <w:t xml:space="preserve"> den Button </w:t>
      </w:r>
      <w:r>
        <w:rPr>
          <w:noProof/>
          <w:lang w:eastAsia="de-AT"/>
        </w:rPr>
        <w:drawing>
          <wp:inline distT="0" distB="0" distL="0" distR="0" wp14:anchorId="51396096" wp14:editId="11E27BD0">
            <wp:extent cx="228787" cy="222250"/>
            <wp:effectExtent l="0" t="0" r="0" b="6350"/>
            <wp:docPr id="18" name="Grafi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32502" cy="2258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lang w:val="en-GB"/>
        </w:rPr>
        <w:t xml:space="preserve"> </w:t>
      </w:r>
      <w:proofErr w:type="spellStart"/>
      <w:r>
        <w:rPr>
          <w:lang w:val="en-GB"/>
        </w:rPr>
        <w:t>jene</w:t>
      </w:r>
      <w:proofErr w:type="spellEnd"/>
      <w:r>
        <w:rPr>
          <w:lang w:val="en-GB"/>
        </w:rPr>
        <w:t xml:space="preserve"> </w:t>
      </w:r>
      <w:proofErr w:type="spellStart"/>
      <w:r>
        <w:rPr>
          <w:lang w:val="en-GB"/>
        </w:rPr>
        <w:t>Seite</w:t>
      </w:r>
      <w:proofErr w:type="spellEnd"/>
      <w:r>
        <w:rPr>
          <w:lang w:val="en-GB"/>
        </w:rPr>
        <w:t xml:space="preserve"> </w:t>
      </w:r>
      <w:proofErr w:type="spellStart"/>
      <w:r>
        <w:rPr>
          <w:lang w:val="en-GB"/>
        </w:rPr>
        <w:t>aus</w:t>
      </w:r>
      <w:proofErr w:type="spellEnd"/>
      <w:r>
        <w:rPr>
          <w:lang w:val="en-GB"/>
        </w:rPr>
        <w:t xml:space="preserve">, </w:t>
      </w:r>
      <w:proofErr w:type="spellStart"/>
      <w:r>
        <w:rPr>
          <w:lang w:val="en-GB"/>
        </w:rPr>
        <w:t>für</w:t>
      </w:r>
      <w:proofErr w:type="spellEnd"/>
      <w:r>
        <w:rPr>
          <w:lang w:val="en-GB"/>
        </w:rPr>
        <w:t xml:space="preserve"> </w:t>
      </w:r>
      <w:proofErr w:type="spellStart"/>
      <w:r>
        <w:rPr>
          <w:lang w:val="en-GB"/>
        </w:rPr>
        <w:t>welche</w:t>
      </w:r>
      <w:proofErr w:type="spellEnd"/>
      <w:r>
        <w:rPr>
          <w:lang w:val="en-GB"/>
        </w:rPr>
        <w:t xml:space="preserve"> </w:t>
      </w:r>
      <w:proofErr w:type="spellStart"/>
      <w:r>
        <w:rPr>
          <w:lang w:val="en-GB"/>
        </w:rPr>
        <w:t>Sie</w:t>
      </w:r>
      <w:proofErr w:type="spellEnd"/>
      <w:r>
        <w:rPr>
          <w:lang w:val="en-GB"/>
        </w:rPr>
        <w:t xml:space="preserve"> </w:t>
      </w:r>
      <w:proofErr w:type="spellStart"/>
      <w:r>
        <w:rPr>
          <w:lang w:val="en-GB"/>
        </w:rPr>
        <w:t>ein</w:t>
      </w:r>
      <w:proofErr w:type="spellEnd"/>
      <w:r>
        <w:rPr>
          <w:lang w:val="en-GB"/>
        </w:rPr>
        <w:t xml:space="preserve"> </w:t>
      </w:r>
      <w:proofErr w:type="spellStart"/>
      <w:r>
        <w:rPr>
          <w:lang w:val="en-GB"/>
        </w:rPr>
        <w:t>Inhaltselement</w:t>
      </w:r>
      <w:proofErr w:type="spellEnd"/>
      <w:r>
        <w:rPr>
          <w:lang w:val="en-GB"/>
        </w:rPr>
        <w:t xml:space="preserve"> </w:t>
      </w:r>
      <w:proofErr w:type="spellStart"/>
      <w:r w:rsidR="00701A3E">
        <w:rPr>
          <w:lang w:val="en-GB"/>
        </w:rPr>
        <w:t>anlegen</w:t>
      </w:r>
      <w:proofErr w:type="spellEnd"/>
      <w:r>
        <w:rPr>
          <w:lang w:val="en-GB"/>
        </w:rPr>
        <w:t>/</w:t>
      </w:r>
      <w:proofErr w:type="spellStart"/>
      <w:r>
        <w:rPr>
          <w:lang w:val="en-GB"/>
        </w:rPr>
        <w:t>editieren</w:t>
      </w:r>
      <w:proofErr w:type="spellEnd"/>
      <w:r>
        <w:rPr>
          <w:lang w:val="en-GB"/>
        </w:rPr>
        <w:t xml:space="preserve"> </w:t>
      </w:r>
      <w:proofErr w:type="spellStart"/>
      <w:r>
        <w:rPr>
          <w:lang w:val="en-GB"/>
        </w:rPr>
        <w:t>möchten</w:t>
      </w:r>
      <w:proofErr w:type="spellEnd"/>
      <w:r>
        <w:rPr>
          <w:lang w:val="en-GB"/>
        </w:rPr>
        <w:t>.</w:t>
      </w:r>
    </w:p>
    <w:p w:rsidR="00E47190" w:rsidRDefault="00E47190" w:rsidP="00E47190">
      <w:pPr>
        <w:pStyle w:val="Bodytext"/>
        <w:rPr>
          <w:lang w:val="en-GB"/>
        </w:rPr>
      </w:pPr>
    </w:p>
    <w:p w:rsidR="00E47190" w:rsidRDefault="00E47190" w:rsidP="00E47190">
      <w:pPr>
        <w:pStyle w:val="Bodytext"/>
        <w:rPr>
          <w:lang w:val="en-GB"/>
        </w:rPr>
      </w:pPr>
      <w:r>
        <w:rPr>
          <w:noProof/>
          <w:lang w:eastAsia="de-AT"/>
        </w:rPr>
        <w:drawing>
          <wp:inline distT="0" distB="0" distL="0" distR="0" wp14:anchorId="0B7B4499" wp14:editId="0DF0D3FA">
            <wp:extent cx="6301105" cy="1517015"/>
            <wp:effectExtent l="0" t="0" r="4445" b="6985"/>
            <wp:docPr id="17" name="Grafi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301105" cy="1517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47190" w:rsidRDefault="00E47190" w:rsidP="00E47190">
      <w:pPr>
        <w:pStyle w:val="Bodytext"/>
        <w:rPr>
          <w:lang w:val="en-GB"/>
        </w:rPr>
      </w:pPr>
    </w:p>
    <w:p w:rsidR="00E97B49" w:rsidRDefault="00DD7D7E" w:rsidP="00E97B49">
      <w:pPr>
        <w:rPr>
          <w:lang w:val="de-DE"/>
        </w:rPr>
      </w:pPr>
      <w:r>
        <w:rPr>
          <w:lang w:val="de-DE"/>
        </w:rPr>
        <w:t>Sie gelangen nun zur Übersicht der Inhaltselemente einer Seite.</w:t>
      </w:r>
    </w:p>
    <w:p w:rsidR="00DD7D7E" w:rsidRDefault="00DD7D7E" w:rsidP="00E97B49">
      <w:pPr>
        <w:rPr>
          <w:lang w:val="de-DE"/>
        </w:rPr>
      </w:pPr>
      <w:r>
        <w:rPr>
          <w:noProof/>
          <w:lang w:eastAsia="de-AT"/>
        </w:rPr>
        <w:drawing>
          <wp:inline distT="0" distB="0" distL="0" distR="0" wp14:anchorId="22C6A5C5" wp14:editId="240E99BE">
            <wp:extent cx="6301105" cy="1350645"/>
            <wp:effectExtent l="0" t="0" r="4445" b="1905"/>
            <wp:docPr id="19" name="Grafi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301105" cy="1350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7B49" w:rsidRDefault="00E97B49" w:rsidP="00E97B49">
      <w:pPr>
        <w:rPr>
          <w:lang w:val="de-DE"/>
        </w:rPr>
      </w:pPr>
    </w:p>
    <w:p w:rsidR="00406606" w:rsidRDefault="00DD7D7E" w:rsidP="00DD7D7E">
      <w:pPr>
        <w:tabs>
          <w:tab w:val="left" w:pos="3280"/>
        </w:tabs>
        <w:rPr>
          <w:lang w:val="de-DE"/>
        </w:rPr>
      </w:pPr>
      <w:r>
        <w:rPr>
          <w:lang w:val="de-DE"/>
        </w:rPr>
        <w:t xml:space="preserve">Klicken Sie auf den Button </w:t>
      </w:r>
      <w:r>
        <w:rPr>
          <w:noProof/>
          <w:lang w:eastAsia="de-AT"/>
        </w:rPr>
        <w:drawing>
          <wp:inline distT="0" distB="0" distL="0" distR="0">
            <wp:extent cx="381000" cy="213995"/>
            <wp:effectExtent l="0" t="0" r="0" b="0"/>
            <wp:docPr id="20" name="Grafi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213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06606">
        <w:rPr>
          <w:lang w:val="de-DE"/>
        </w:rPr>
        <w:t xml:space="preserve"> um ein neues Inhaltselement anzulegen.</w:t>
      </w:r>
    </w:p>
    <w:p w:rsidR="009B4268" w:rsidRDefault="009B4268" w:rsidP="00DD7D7E">
      <w:pPr>
        <w:tabs>
          <w:tab w:val="left" w:pos="3280"/>
        </w:tabs>
        <w:rPr>
          <w:lang w:val="de-DE"/>
        </w:rPr>
      </w:pPr>
      <w:r>
        <w:rPr>
          <w:lang w:val="de-DE"/>
        </w:rPr>
        <w:t>Sie gelangen nun in die Bearbeitungsmaske für ein spezielles Inhaltselement.</w:t>
      </w:r>
    </w:p>
    <w:p w:rsidR="009B4268" w:rsidRDefault="009B4268" w:rsidP="00DD7D7E">
      <w:pPr>
        <w:tabs>
          <w:tab w:val="left" w:pos="3280"/>
        </w:tabs>
        <w:rPr>
          <w:lang w:val="de-DE"/>
        </w:rPr>
      </w:pPr>
      <w:r>
        <w:rPr>
          <w:noProof/>
          <w:lang w:eastAsia="de-AT"/>
        </w:rPr>
        <w:lastRenderedPageBreak/>
        <w:drawing>
          <wp:inline distT="0" distB="0" distL="0" distR="0" wp14:anchorId="6FD63674" wp14:editId="3DE9BCFF">
            <wp:extent cx="6301105" cy="2939415"/>
            <wp:effectExtent l="0" t="0" r="4445" b="0"/>
            <wp:docPr id="23" name="Grafi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301105" cy="2939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D7D7E">
        <w:rPr>
          <w:lang w:val="de-DE"/>
        </w:rPr>
        <w:t xml:space="preserve">            </w:t>
      </w:r>
    </w:p>
    <w:p w:rsidR="00DD7D7E" w:rsidRDefault="00DD7D7E" w:rsidP="009B4268">
      <w:pPr>
        <w:rPr>
          <w:lang w:val="de-DE"/>
        </w:rPr>
      </w:pPr>
    </w:p>
    <w:p w:rsidR="009B4268" w:rsidRDefault="00A025CF" w:rsidP="009B4268">
      <w:pPr>
        <w:rPr>
          <w:lang w:val="de-DE"/>
        </w:rPr>
      </w:pPr>
      <w:r>
        <w:rPr>
          <w:lang w:val="de-DE"/>
        </w:rPr>
        <w:t>Pflegen Sie in dieser Bearbeitungsmaske folgende Informationen ein:</w:t>
      </w:r>
    </w:p>
    <w:p w:rsidR="00A025CF" w:rsidRDefault="00A025CF" w:rsidP="00A025CF">
      <w:pPr>
        <w:pStyle w:val="Listenabsatz"/>
        <w:numPr>
          <w:ilvl w:val="0"/>
          <w:numId w:val="9"/>
        </w:numPr>
        <w:rPr>
          <w:lang w:val="de-DE"/>
        </w:rPr>
      </w:pPr>
      <w:r>
        <w:rPr>
          <w:lang w:val="de-DE"/>
        </w:rPr>
        <w:t>Status aktivieren (Checkbox)</w:t>
      </w:r>
    </w:p>
    <w:p w:rsidR="00A025CF" w:rsidRDefault="00A025CF" w:rsidP="00A025CF">
      <w:pPr>
        <w:pStyle w:val="Listenabsatz"/>
        <w:numPr>
          <w:ilvl w:val="0"/>
          <w:numId w:val="9"/>
        </w:numPr>
        <w:rPr>
          <w:lang w:val="de-DE"/>
        </w:rPr>
      </w:pPr>
      <w:r>
        <w:rPr>
          <w:lang w:val="de-DE"/>
        </w:rPr>
        <w:t>Sortierung: Reihenfolge des Inhaltselementes</w:t>
      </w:r>
    </w:p>
    <w:p w:rsidR="00A025CF" w:rsidRDefault="00A025CF" w:rsidP="00A025CF">
      <w:pPr>
        <w:pStyle w:val="Listenabsatz"/>
        <w:numPr>
          <w:ilvl w:val="0"/>
          <w:numId w:val="9"/>
        </w:numPr>
        <w:rPr>
          <w:lang w:val="de-DE"/>
        </w:rPr>
      </w:pPr>
      <w:r>
        <w:rPr>
          <w:lang w:val="de-DE"/>
        </w:rPr>
        <w:t>Content Titel: interner Titel des Inhaltselementes (wird nicht im Webshop angezeigt)</w:t>
      </w:r>
    </w:p>
    <w:p w:rsidR="00A025CF" w:rsidRDefault="00A025CF" w:rsidP="00A025CF">
      <w:pPr>
        <w:pStyle w:val="Listenabsatz"/>
        <w:numPr>
          <w:ilvl w:val="0"/>
          <w:numId w:val="9"/>
        </w:numPr>
        <w:rPr>
          <w:lang w:val="de-DE"/>
        </w:rPr>
      </w:pPr>
      <w:r>
        <w:rPr>
          <w:lang w:val="de-DE"/>
        </w:rPr>
        <w:t xml:space="preserve">Im Editor-Bereich (Kurztext) wählen Sie eine Vorlage für das Inhaltselement über den Button </w:t>
      </w:r>
      <w:r>
        <w:rPr>
          <w:noProof/>
          <w:lang w:eastAsia="de-AT"/>
        </w:rPr>
        <w:drawing>
          <wp:inline distT="0" distB="0" distL="0" distR="0" wp14:anchorId="206961FA" wp14:editId="6D3586EF">
            <wp:extent cx="196850" cy="232002"/>
            <wp:effectExtent l="0" t="0" r="0" b="0"/>
            <wp:docPr id="24" name="Grafi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00607" cy="236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lang w:val="de-DE"/>
        </w:rPr>
        <w:t>aus.</w:t>
      </w:r>
    </w:p>
    <w:p w:rsidR="00A025CF" w:rsidRDefault="00A025CF" w:rsidP="00A025CF">
      <w:pPr>
        <w:jc w:val="center"/>
        <w:rPr>
          <w:lang w:val="de-DE"/>
        </w:rPr>
      </w:pPr>
      <w:r>
        <w:rPr>
          <w:noProof/>
          <w:lang w:eastAsia="de-AT"/>
        </w:rPr>
        <w:drawing>
          <wp:inline distT="0" distB="0" distL="0" distR="0" wp14:anchorId="4EE91D91" wp14:editId="5956C6BC">
            <wp:extent cx="3371886" cy="2661014"/>
            <wp:effectExtent l="0" t="0" r="0" b="6350"/>
            <wp:docPr id="25" name="Grafi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381691" cy="26687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5CF" w:rsidRDefault="00A025CF" w:rsidP="00A025CF">
      <w:pPr>
        <w:rPr>
          <w:lang w:val="de-DE"/>
        </w:rPr>
      </w:pPr>
      <w:r>
        <w:rPr>
          <w:lang w:val="de-DE"/>
        </w:rPr>
        <w:t xml:space="preserve">Nachdem Sie eine Vorlage (via Doppelklick) ausgewählt haben, klicken Sie auf den Button </w:t>
      </w:r>
      <w:r>
        <w:rPr>
          <w:noProof/>
          <w:lang w:eastAsia="de-AT"/>
        </w:rPr>
        <w:drawing>
          <wp:inline distT="0" distB="0" distL="0" distR="0" wp14:anchorId="41EC8430" wp14:editId="073F1095">
            <wp:extent cx="260350" cy="216958"/>
            <wp:effectExtent l="0" t="0" r="6350" b="0"/>
            <wp:docPr id="26" name="Grafi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73476" cy="227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lang w:val="de-DE"/>
        </w:rPr>
        <w:t xml:space="preserve"> um in den Editiermodus des Inhaltselement zu gelangen.</w:t>
      </w:r>
      <w:r w:rsidR="00E71B47">
        <w:rPr>
          <w:lang w:val="de-DE"/>
        </w:rPr>
        <w:t xml:space="preserve"> Sie können nun Texte, Bilder und Shop-</w:t>
      </w:r>
      <w:proofErr w:type="spellStart"/>
      <w:r w:rsidR="00E71B47">
        <w:rPr>
          <w:lang w:val="de-DE"/>
        </w:rPr>
        <w:t>Widgets</w:t>
      </w:r>
      <w:proofErr w:type="spellEnd"/>
      <w:r w:rsidR="00585AC5">
        <w:rPr>
          <w:lang w:val="de-DE"/>
        </w:rPr>
        <w:t xml:space="preserve"> (spezielle Shop-Inhalte wie Kategorien, Produkte, etc.)</w:t>
      </w:r>
      <w:r w:rsidR="00E71B47">
        <w:rPr>
          <w:lang w:val="de-DE"/>
        </w:rPr>
        <w:t xml:space="preserve"> bearbeiten.</w:t>
      </w:r>
    </w:p>
    <w:p w:rsidR="008B703E" w:rsidRPr="00A025CF" w:rsidRDefault="006F06E6" w:rsidP="004D1477">
      <w:pPr>
        <w:tabs>
          <w:tab w:val="left" w:pos="3280"/>
        </w:tabs>
        <w:rPr>
          <w:lang w:val="de-DE"/>
        </w:rPr>
      </w:pPr>
      <w:r>
        <w:rPr>
          <w:noProof/>
          <w:lang w:eastAsia="de-AT"/>
        </w:rPr>
        <w:drawing>
          <wp:anchor distT="0" distB="0" distL="114300" distR="114300" simplePos="0" relativeHeight="251666432" behindDoc="0" locked="0" layoutInCell="1" allowOverlap="1" wp14:anchorId="0C713803" wp14:editId="6E7E9424">
            <wp:simplePos x="0" y="0"/>
            <wp:positionH relativeFrom="column">
              <wp:posOffset>1513205</wp:posOffset>
            </wp:positionH>
            <wp:positionV relativeFrom="paragraph">
              <wp:posOffset>2540</wp:posOffset>
            </wp:positionV>
            <wp:extent cx="673100" cy="212725"/>
            <wp:effectExtent l="0" t="0" r="0" b="0"/>
            <wp:wrapNone/>
            <wp:docPr id="28" name="Grafi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3100" cy="212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B703E">
        <w:rPr>
          <w:lang w:val="de-DE"/>
        </w:rPr>
        <w:t xml:space="preserve">Klicken Sie auf den Button </w:t>
      </w:r>
      <w:r w:rsidR="008B703E">
        <w:rPr>
          <w:noProof/>
          <w:lang w:eastAsia="de-AT"/>
        </w:rPr>
        <w:drawing>
          <wp:inline distT="0" distB="0" distL="0" distR="0" wp14:anchorId="6E27D72F" wp14:editId="097729E0">
            <wp:extent cx="381000" cy="213995"/>
            <wp:effectExtent l="0" t="0" r="0" b="0"/>
            <wp:docPr id="27" name="Grafi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213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B703E">
        <w:rPr>
          <w:lang w:val="de-DE"/>
        </w:rPr>
        <w:t xml:space="preserve">          </w:t>
      </w:r>
      <w:r w:rsidR="008B703E">
        <w:rPr>
          <w:lang w:val="de-DE"/>
        </w:rPr>
        <w:t xml:space="preserve">um </w:t>
      </w:r>
      <w:r w:rsidR="008B703E">
        <w:rPr>
          <w:lang w:val="de-DE"/>
        </w:rPr>
        <w:t>das</w:t>
      </w:r>
      <w:r w:rsidR="008B703E">
        <w:rPr>
          <w:lang w:val="de-DE"/>
        </w:rPr>
        <w:t xml:space="preserve"> Inhaltselement </w:t>
      </w:r>
      <w:r w:rsidR="008B703E">
        <w:rPr>
          <w:lang w:val="de-DE"/>
        </w:rPr>
        <w:t>zu speichern</w:t>
      </w:r>
      <w:r w:rsidR="008B703E">
        <w:rPr>
          <w:lang w:val="de-DE"/>
        </w:rPr>
        <w:t>.</w:t>
      </w:r>
      <w:bookmarkStart w:id="0" w:name="_GoBack"/>
      <w:bookmarkEnd w:id="0"/>
    </w:p>
    <w:sectPr w:rsidR="008B703E" w:rsidRPr="00A025CF" w:rsidSect="002F3710">
      <w:headerReference w:type="default" r:id="rId21"/>
      <w:headerReference w:type="first" r:id="rId22"/>
      <w:pgSz w:w="11906" w:h="16838"/>
      <w:pgMar w:top="2538" w:right="566" w:bottom="1134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115C1" w:rsidRDefault="005115C1" w:rsidP="00F4733E">
      <w:pPr>
        <w:spacing w:after="0" w:line="240" w:lineRule="auto"/>
      </w:pPr>
      <w:r>
        <w:separator/>
      </w:r>
    </w:p>
  </w:endnote>
  <w:endnote w:type="continuationSeparator" w:id="0">
    <w:p w:rsidR="005115C1" w:rsidRDefault="005115C1" w:rsidP="00F4733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Effra">
    <w:altName w:val="MS UI Gothic"/>
    <w:charset w:val="00"/>
    <w:family w:val="auto"/>
    <w:pitch w:val="variable"/>
    <w:sig w:usb0="A00000AF" w:usb1="5000205B" w:usb2="00000000" w:usb3="00000000" w:csb0="0000009B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yriadPro-Regular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Minion Pro">
    <w:altName w:val="Cambria Math"/>
    <w:panose1 w:val="00000000000000000000"/>
    <w:charset w:val="00"/>
    <w:family w:val="roman"/>
    <w:notTrueType/>
    <w:pitch w:val="variable"/>
    <w:sig w:usb0="00000001" w:usb1="00000001" w:usb2="00000000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Effra Medium">
    <w:altName w:val="MS UI Gothic"/>
    <w:charset w:val="00"/>
    <w:family w:val="auto"/>
    <w:pitch w:val="variable"/>
    <w:sig w:usb0="A00000AF" w:usb1="5000205B" w:usb2="00000000" w:usb3="00000000" w:csb0="0000009B" w:csb1="00000000"/>
  </w:font>
  <w:font w:name="Myriad Pro">
    <w:altName w:val="Arial"/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Effra Light">
    <w:altName w:val="MS UI Gothic"/>
    <w:charset w:val="00"/>
    <w:family w:val="auto"/>
    <w:pitch w:val="variable"/>
    <w:sig w:usb0="A00000AF" w:usb1="5000205B" w:usb2="00000000" w:usb3="00000000" w:csb0="0000009B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115C1" w:rsidRDefault="005115C1" w:rsidP="00F4733E">
      <w:pPr>
        <w:spacing w:after="0" w:line="240" w:lineRule="auto"/>
      </w:pPr>
      <w:r>
        <w:separator/>
      </w:r>
    </w:p>
  </w:footnote>
  <w:footnote w:type="continuationSeparator" w:id="0">
    <w:p w:rsidR="005115C1" w:rsidRDefault="005115C1" w:rsidP="00F4733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4733E" w:rsidRPr="00402291" w:rsidRDefault="00402291">
    <w:pPr>
      <w:pStyle w:val="Kopfzeile"/>
      <w:rPr>
        <w:rFonts w:ascii="Effra Light" w:hAnsi="Effra Light"/>
        <w:color w:val="7F7F7F" w:themeColor="text1" w:themeTint="80"/>
      </w:rPr>
    </w:pPr>
    <w:r w:rsidRPr="00402291">
      <w:rPr>
        <w:rFonts w:ascii="Effra Light" w:hAnsi="Effra Light"/>
        <w:noProof/>
        <w:color w:val="7F7F7F" w:themeColor="text1" w:themeTint="80"/>
        <w:lang w:eastAsia="de-AT"/>
      </w:rPr>
      <mc:AlternateContent>
        <mc:Choice Requires="wpg">
          <w:drawing>
            <wp:anchor distT="0" distB="0" distL="114300" distR="114300" simplePos="0" relativeHeight="251665408" behindDoc="1" locked="0" layoutInCell="1" allowOverlap="1" wp14:anchorId="4E899980" wp14:editId="0FD2B372">
              <wp:simplePos x="0" y="0"/>
              <wp:positionH relativeFrom="column">
                <wp:posOffset>-891540</wp:posOffset>
              </wp:positionH>
              <wp:positionV relativeFrom="page">
                <wp:posOffset>19050</wp:posOffset>
              </wp:positionV>
              <wp:extent cx="7534275" cy="10656570"/>
              <wp:effectExtent l="0" t="0" r="9525" b="0"/>
              <wp:wrapNone/>
              <wp:docPr id="3" name="Gruppieren 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34275" cy="10656570"/>
                        <a:chOff x="0" y="0"/>
                        <a:chExt cx="7534275" cy="10656570"/>
                      </a:xfrm>
                    </wpg:grpSpPr>
                    <pic:pic xmlns:pic="http://schemas.openxmlformats.org/drawingml/2006/picture">
                      <pic:nvPicPr>
                        <pic:cNvPr id="5" name="Grafik 5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534275" cy="1065657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8" name="Grafik 8"/>
                        <pic:cNvPicPr>
                          <a:picLocks noChangeAspect="1"/>
                        </pic:cNvPicPr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6319950" y="638176"/>
                          <a:ext cx="446610" cy="444176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9" name="Textfeld 2"/>
                      <wps:cNvSpPr txBox="1">
                        <a:spLocks noChangeArrowheads="1"/>
                      </wps:cNvSpPr>
                      <wps:spPr bwMode="auto">
                        <a:xfrm>
                          <a:off x="3524250" y="10210800"/>
                          <a:ext cx="3714750" cy="266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4733E" w:rsidRPr="00BD7782" w:rsidRDefault="00F4733E" w:rsidP="00F4733E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right"/>
                              <w:textAlignment w:val="center"/>
                              <w:rPr>
                                <w:rFonts w:ascii="Effra Medium" w:hAnsi="Effra Medium" w:cs="Effra Medium"/>
                                <w:color w:val="E30513"/>
                                <w:sz w:val="18"/>
                                <w:szCs w:val="18"/>
                                <w:lang w:val="de-DE"/>
                              </w:rPr>
                            </w:pPr>
                            <w:r w:rsidRPr="00BD7782">
                              <w:rPr>
                                <w:rFonts w:ascii="Effra Light" w:hAnsi="Effra Light" w:cs="Effra"/>
                                <w:color w:val="808080" w:themeColor="background1" w:themeShade="80"/>
                                <w:sz w:val="18"/>
                                <w:szCs w:val="18"/>
                                <w:lang w:val="de-DE"/>
                              </w:rPr>
                              <w:t>Wir lieben es zu planen. Wir l(i)eben es zu tun.</w:t>
                            </w:r>
                            <w:r w:rsidRPr="00BD7782">
                              <w:rPr>
                                <w:rFonts w:ascii="Effra" w:hAnsi="Effra" w:cs="Effra"/>
                                <w:color w:val="808080" w:themeColor="background1" w:themeShade="80"/>
                                <w:sz w:val="18"/>
                                <w:szCs w:val="18"/>
                                <w:lang w:val="de-DE"/>
                              </w:rPr>
                              <w:t xml:space="preserve"> </w:t>
                            </w:r>
                            <w:r w:rsidRPr="00BD7782">
                              <w:rPr>
                                <w:rFonts w:ascii="Effra Medium" w:hAnsi="Effra Medium" w:cs="Effra Medium"/>
                                <w:color w:val="E30513"/>
                                <w:sz w:val="18"/>
                                <w:szCs w:val="18"/>
                                <w:lang w:val="de-DE"/>
                              </w:rPr>
                              <w:t>www.xgx.at</w:t>
                            </w:r>
                          </w:p>
                          <w:p w:rsidR="00F4733E" w:rsidRPr="00CE535F" w:rsidRDefault="00F4733E" w:rsidP="00F4733E">
                            <w:pPr>
                              <w:rPr>
                                <w:rFonts w:ascii="Effra Light" w:hAnsi="Effra Light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wpg:wgp>
                </a:graphicData>
              </a:graphic>
            </wp:anchor>
          </w:drawing>
        </mc:Choice>
        <mc:Fallback>
          <w:pict>
            <v:group w14:anchorId="4E899980" id="Gruppieren 3" o:spid="_x0000_s1027" style="position:absolute;margin-left:-70.2pt;margin-top:1.5pt;width:593.25pt;height:839.1pt;z-index:-251651072;mso-position-vertical-relative:page" coordsize="75342,106565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WBP3HMh/Qt1jH+9n37r3Wf37r3Xvfuvde9+691737r3XRIAJJAABJJ&#10;NrW9+690iMlWmsnJW4hjusS/723+u3+9W9+6903+/de697917r3v3Xuve/de697917r3v3Xuve/d&#10;e697917r3v3Xuve/de697917r3v3Xuve/de697917r3v3Xuve/de697917rJFE80ixRqWdzZQPfu&#10;vdLeho0ooQi2MjWMr/1P/FB+PfuvdTf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glJYi&#10;Ffq3Lkfhf+N+/de6zAAAACwHAHv3Xuu/fuvde9+691737r3XvfuvdJ7NV2lfs4m9TWM5H4H1C/7H&#10;8/4cfn37r3SY9+691737r3Xvfuvde9+691737r3Xvfuvde9+691737r3Xvfuvde9+691737r3Xvf&#10;uvde9+691737r3Xvfuvde9+691737r3XYBJAAJJIAAF739+690ssXjxSR+SQA1EgGr86R/qR/wAT&#10;7917p1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F3CKWP4/Hv3XuuEaEAs3635b/AIp/&#10;sPfuvdZffuvde9+691737r3XvfuvdQq+sWjgaQ2MjXWJT+Sf+IH1P+2/Pv3XukM7tIzO7FnclmY/&#10;kn37r3XH37r3Xvfuvde9+691737r3Xvfuvde9+691737r3Xvfuvde9+691737r3Xvfuvde9+6917&#10;37r3Xvfuvde9+691737r3XvfuvdKjEY7QFq519Z5hQj6A/2j/ifx/t/9b3XulB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wf52S/8AuuM2H+J/417917rP7917r3v3Xuve/de69791&#10;7rpmVFZ2IVVUszHiwXkn37r3SGr6xqyoZ+RGt1hX+gH5P+J+p/2349+691B9+691737r3Xvfuvde&#10;9+691737r3Xvfuvde9+691737r3Xvfuvde9+691737r3Xvfuvde9+691737r3Xvfuvde9+691737&#10;r3T5icd52FTMv7KH0Kf7RH/RI/3k/wCx9+690r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WGVjxGn634v/AEH5Pv3XusiqEUKPoB7917rl7917r3v3Xuve/de697917pNZquufs4mN&#10;gQZ2B/2y/wCw+p/239ffuvdJz37r3Xvfuvde9+691737r3Xvfuvde9+691737r3Xvfuvde9+6917&#10;37r3Xvfuvde9+691737r3Xvfuvde9+691737r3XvfuvdOOOoGrZbtcQIR5G+l/8AaR/if949+690&#10;tVVUVUUBVUAKo4sB7917rl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umYKpY/QfX37r3&#10;WKIE3lb9T/Qf0H4Hv3Xus3v3Xuve/de697917r3v3Xum/I1oo4CwI80l1hH15/J/1l/3uw/Pv3Xu&#10;kQSWJZiSzEkkm9yffuvdde/de697917r3v3Xuve/de697917r3v3Xuve/de697917r3v3Xuve/de&#10;697917r3v3Xuve/de697917r3v3Xuve/de6lUlLJWTLFHwPq724Uf19+690uIII6eJIYhZEH+xJ/&#10;JP8AiffuvdZ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WBv3ZNH9hDdj/Uj8e/d&#10;e6z+/de697917r3v3Xuve/de64SOsaNI5CoilmJ/oPfuvdIWtq3rJ2la4X9Maf0Uf8Sfqf8AH37r&#10;3UT37r3Xvfuvde9+691737r3Xvfuvde9+691737r3Xvfuvde9+691737r3Xvfuvde9+691737r3X&#10;vfuvde9+691737r3WSKKSeRYolLO5sAP99wB7917pcUVHHRQiNfU7WMklrXP/FB+PfuvdT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WOVyq2X9b+lB/wAT/sPfuvddxoEUKP8AXJ/q&#10;T7917rn7917r3v3Xuve/de697917pLZqu8j/AGkZ9EbXmI/LD8f6y/73/re/de6YPfuvde9+6917&#10;37r3Xvfuvde9+691737r3Xvfuvde9+691737r3Xvfuvde9+691737r3Xvfuvde9+691737r3Xvfu&#10;vddgFiFUEsxAAAvcn37r3SzxmPFHHrkANRIPUfrpH+pH/E/8a9+6906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gAk8Ack/63v3XusEYLsZmH14jB/A/437917rP7917r3v3Xuve&#10;/de697917ptydaKSAhD+/LdYx/T+rf7D8f4/7H37r3SJJvyeSeST7917r3v3Xuve/de697917r3v&#10;3Xuve/de697917r3v3Xuve/de697917r3v3Xuve/de697917r3v3Xuve/de697917r3v3XulTiMd&#10;4wtXOv7jC8KH+yD/AGj/AIkf7Yf4/T3Xun/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WCQ+RxEPoLNIf8P6f7H37r3Wf37r3Xvfuvde9+691737r3WOWVII3lkOlI1LMf99+T&#10;+PfuvdISqqXq53mfi/CqPwB9B7917qN7917r3v3Xuve/de697917r3v3Xuve/de697917r3v3Xuv&#10;e/de697917r3v3Xuve/de697917r3v3Xuve/de697917p9xGO8zCpnX9pT+2h/tEfn/go/3k+/de&#10;6Vf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uEj+Nb/UnhR/Un37r3XUaa&#10;F55Zjqc/4n37r3WT37r3Xvfuvde9+691737r3SSzNd55ftoz+1C3rI/tN/xRfp/r3/w9+690ye/d&#10;e697917r3v3Xuve/de697917r3v3Xuve/de697917r3v3Xuve/de697917r3v3Xuve/de697917r&#10;3v3Xuve/de6c8bQNWS6mBEEZBkb+v+0j/X/P9B7917paKqooVQFVQFVQLAAe/de67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gUeV/If0LcR/wDEn37r3Wf37r3Xvfuvde9+&#10;691737r3TTla77WHxxtaeUem39lfy3+B/A/x/wBb37r3SN9+691737r3Xvfuvde9+691737r3Xvf&#10;uvde9+691737r3Xvfuvde9+691737r3Xvfuvde9+691737r3Xvfuvde9+691Lo6SSsmEScAcyPbh&#10;R/X/AF/6e/de6XEEMdPEkMQ0ogsP8f6k/wCJ9+691l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glJYiJfq3Ln+g/437917rMAFAA+gAA/wBh7917rv37r3Xvfuvde9+691hq&#10;J0poXmkNlQXt/U/gD/En37r3SDqJ5KmZ5pD6nP0H0A/AH+AHv3XusPv3Xuve/de697917r3v3Xuv&#10;e/de697917r3v3Xuve/de697917r3v3Xuve/de697917r3v3Xuve/de697917rLDDJPIkUS6nc2A&#10;/wCJP+A9+690uKKkjo4RGnLHmR7csf8Aig/Hv3Xupf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uLuEUsfx+PfuvdcIlIBZv1ubt/xA/2Hv3Xusvv3Xuve/de697917r3v3Xuk&#10;fl677mXwxn9iEn/kJhwT/rD6D/Yn8+/de6Z/fuvde9+691737r3Xvfuvde9+691737r3Xvfuvde9&#10;+691737r3Xvfuvde9+691737r3Xvfuvde9+691737r3XaqWYKoLMxAAHNyffuvdLPGY8UcepwDUS&#10;D1n66R/qR/xP+Pv3XunT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YB+7Jf/AHXGeP8AFv8AjXv3Xus/v3Xuve/de697917r3v3XumXMV3gi+3ia00o9RH9lT/xLfQf7&#10;H/D37r3SR9+691737r3Xvfuvde9+691737r3Xvfuvde9+691737r3Xvfuvde9+691737r3Xvfuvd&#10;e9+691737r3Xvfuvde9+690qsRjvCBVTr+6w/aQj9IP5P+1Ef7Ye/de6f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ilY2Ea/rfgf4D8n37r3XNFCKFH0Hv3XuuXv3X&#10;uve/de697917rBU1CUsLzSfRRwt7Ek/QD/X/AON+/de6Qc00k8rzSHU7m5P/ABA/wA+nv3XusXv3&#10;Xuve/de697917r3v3Xuve/de697917r3v3Xuve/de697917r3v3Xuve/de697917r3v3Xuve/de6&#10;97917p+xGO8pFVOv7Sn9pCP1Efk/7SP95P8AvPuvdKr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dMwUFj9ALn37r3WKJSbyv+p/oP6D37r3Wb37r3Xvfuvde9+69173&#10;7r3SLyld93NpQ/sREqnP6j+W/wBj+P8AD/X9+6901+/de697917r3v3Xuve/de697917r3v3Xuve&#10;/de697917r3v3Xuve/de697917r3v3Xuve/de697917r3v3XunTGY81kmpwRTxn1n6aj/qR/xP8A&#10;h7917pZqoUBVAVVAAAFgAPfuvdd+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A37smj+whu/+J/p7917rP7917r3v3Xuve/de697917phzVd4k+1iP7ki3lIP0U/j/Xb&#10;/ev9f37r3SV9+691737r3Xvfuvde9+691737r3Xvfuvde9+691737r3Xvfuvde9+691737r3Xvfu&#10;vde9+691737r3XvfuvdS6KjkrJhGnCjmR/6D/ip/Hv3XulzDDHBGkUa6UQWA/wCJP+J9+691k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WOVyi2Xl24Qf77+nv3Xuu4&#10;0CKFH+uT/Un37r3XP37r3Xvfuvde9+691FrKpKSB5WsT9I0JtqY/Qf8AFf8AD37r3SElkeaR5ZDq&#10;d2LMf9f/AIj37r3XD37r3Xvfuvde9+691737r3Xvfuvde9+691737r3Xvfuvde9+691737r3Xvfu&#10;vde9+691737r3XvfuvdZYIZKiVIYhqdzYf4f1J/wHv3XulzR0kdHCIk5J5ke3LH+v+t/T37r3Ur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JABJ4A5J/1vfuvdYIxr&#10;YzH6HiMH8D+v+x9+691n9+691737r3XvfuvddEgAkkAAEkk2tb37r3SIyVaayclbiGO6xL/vbf67&#10;f71b37r3Tf7917r3v3Xuve/de697917r3v3Xuve/de697917r3v3Xuve/de697917r3v3Xuve/de&#10;697917r3v3Xuu1VnYKoLMxCqoFySffuvdLXG0C0cV2sZ5API31t/tI/wH5/qf9h7917py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YJLyOIh9BZpD/h/T/Y+/&#10;de6zgAAAcAcAf63v3Xuve/de697917r3v3Xuk9mq7Sv2cTeprGcj8D6hf9j+f8OPz7917pMe/de6&#10;97917r3v3Xuve/de697917r3v3Xuve/de697917r3v3Xuve/de697917r3v3Xuve/de697917r3v&#10;3XulXicd4VFTOv7zD9tCP0g/k/7Uf94Hv3Xun3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wkfxrf6k8KP6k+/de66iQovq5djqc/4n37r3WT37r3Xvfuvde9+&#10;691Cr6xaOBpDYyNdYlP5J/4gfU/7b8+/de6Qzu0jM7sWdyWZj+Sffuvdcffuvde9+691737r3Xvf&#10;uvde9+691737r3Xvfuvde9+691737r3Xvfuvde9+691737r3Xvfuvde9+690oMRjvIVq5h+2pvCh&#10;/JX+0f8AAH6f1P8Ah9fde6VH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sCfuv5D+hCVj/wAT+T7917rP7917r3v3Xuve/de66ZlRWdiFVVLMx4sF5J9+&#10;690hq+sasqGfkRrdYV/oB+T/AIn6n/bfj37r3UH37r3Xvfuvde9+691737r3Xvfuvde9+691737r&#10;3Xvfuvde9+691737r3Xvfuvde9+691737r3XvfuvdOuMx5q5NcgIp4z6vxqP+pH/ABPv3XulkAFA&#10;VQAqgAAC1gPfuvdd+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sMpLERKeW5Y/0X8/7f37r3WVQFAUcACw9+69137917r3v3Xuve/de6TWarrn7OJjYEGdgf9sv&#10;+w+p/wBt/X37r3Sc9+691737r3Xvfuvde9+691737r3Xvfuvde9+691737r3Xvfuvde9+691737r&#10;3Xvfuvde9+691737r3Uyio3rZhGtwi2Mr/0H/FT+PfuvdLiKJII0ijXSiCyj/ffk+/de6y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uLsEUsfx7917rhEhALv&#10;+t+W/wAP6D37r3WX37r3Xvfuvde9+69035GtFHAWBHmkusI+vP5P+sv+92H59+690iCSxLMSWYkk&#10;k3uT7917rr37r3Xvfuvde9+691737r3Xvfuvde9+691737r3Xvfuvde9+691737r3Xvfuvde9+69&#10;1737r3WaCCSplSGIXdz/ALAD8k/4D37r3S4pKWOjhWKPk/V3tyx/r7917qV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AP3ZP+bcZ/27f8a9+691n9+6&#10;91737r3XvfuvdcJHWNGkchURSzE/0Hv3XukLW1b1k7StcL+mNP6KP+JP1P8Aj7917qJ7917r3v3X&#10;uve/de697917r3v3Xuve/de697917r3v3Xuve/de697917r3v3Xuve/de697917rkqs7KiKWZiFV&#10;QLkk+/de6WuOoFoortYzyAGRvrb/AGkf4D/effuvdOP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sUrEWRf1vwP8AAfk+/de65ooRQo+g9+691y9+6917&#10;37r3XvfuvdJbNV3kf7SM+iNrzEflh+P9Zf8Ae/8AW9+690we/de697917r3v3Xuve/de697917r3&#10;v3Xuve/de697917r3v3Xuve/de697917r3v3Xuve/de697917pWYnHeBRUzL+849CkfpB/6KP+8D&#10;/Y+/de6fP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dMQoLHgAXPv3XusUSkkyt+p/wBIP4H49+691m9+691737r3XvfuvdNuTrRSQEIf35brGP6f1b/Y&#10;fj/H/Y+/de6RJN+TyTySffuvde9+691737r3Xvfuvde9+691737r3Xvfuvde9+691737r3Xvfuvd&#10;e9+691737r3Xvfuvde9+690ocRjtZWrnX0DmFCPqR/aP+A/H9fr7917pT+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A37smj+whBf/ABP9Pfuv&#10;dZ/fuvde9+691737r3WOWVII3lkOlI1LMf8Affk/j37r3SEqql6ud5n4vwqj8AfQe/de6je/de69&#10;7917r3v3Xuve/de697917r3v3Xuve/de697917r3v3Xuve/de697917r3v3Xuve/de6dsXjzVyeS&#10;QEU8ZGr8aj/qR/xP/G/fuvdLEAAAAAAAAAC1re/de67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jlfQtl5djZB/vv6e/de67jTQoX6n6k/1J9+691z9&#10;+691737r3XvfuvdJLM13nl+2jP7ULesj+03/ABRfp/r3/wAPfuvdMnv3Xuve/de697917r3v3Xuv&#10;e/de697917r3v3Xuve/de697917r3v3Xuve/de697917r3v3XuptDRPWzBBdY1sZZP6D/ip/Hv3X&#10;ulvFEkMaxRqFRBZQPfuvdZ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JABJ4A5J/wBb37r3WCMa2MpH+0xg/wBP6/7H37r3Wf37r3Xvfuvde9+69005&#10;Wu+1h8cbWnlHpt/ZX8t/gfwP8f8AW9+690jffuvde9+691737r3Xvfuvde9+691737r3Xvfuvde9&#10;+691737r3Xvfuvde9+691737r3XvfuvdZqeCSplWGIXZj9fwAPqT/gPfuvdLmkpY6SFYox9OXb8s&#10;T9Sf999PfuvdSf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gkvIwiB4/VIf8PwP9j7917rOAAABwBwB/re/de697917r3v3XusNROlNC80hsqC9&#10;v6n8Af4k+/de6QdRPJUzPNIfU5+g+gH4A/wA9+691h9+691737r3Xvfuvde9+691737r3Xvfuvde&#10;9+691737r3Xvfuvde9+691737r3XvfuvdckRpGVEUs7EKqjkkn37r3S2x1CtFFzZpnAMr/8AED/A&#10;f7z7917pw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CR9Clvqfoo/qT7917rqJNC3PLty5/wB9/T37r3WT37r3Xvfuvde9+690j8vXfcy+GM/s&#10;Qk/8hMOCf9YfQf7E/n37r3TP7917r3v3Xuve/de697917r3v3Xuve/de697917r3v3Xuve/de697&#10;917r3v3Xuve/de697917pXYnHfbqKiZf33HpU/2Qf+ij+f6fT+vv3Xunr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gX91/J/YS6oP6n+&#10;vv3Xus/v3Xuve/de697917plzFd4Ivt4mtNKPUR/ZU/8S30H+x/w9+690kffuvde9+691737r3Xv&#10;fuvde9+691737r3Xvfuvde9+691737r3Xvfuvde9+691737r3XvfuvdKLD47UVq519I5gQ/n/aj/&#10;AIf0/wBv/T37r3Sm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YZWLERL9X/Uf6D8/7f37r3WVQFAUcACw9+69137917r3v3XusFTUJSwv&#10;NJ9FHC3sST9AP9f/AI37917pBzTSTyvNIdTubk/8QP8AAD6e/de6xe/de697917r3v3Xuve/de69&#10;7917r3v3Xuve/de697917r3v3Xuve/de697917r3v3XunfF477t/LKP8njbkfTUR+P8AW/r7917p&#10;YgAAACwHAA4+n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i7BFLH6D37r3XCJCLu3635P+H9B7917rL7917r3v3Xuve/de6ReUrvu5tKH&#10;9iIlU5/Ufy3+x/H+H+v7917pr9+691737r3Xvfuvde9+691737r3Xvfuvde9+691737r3Xvfuvde&#10;9+691737r3XvfuvdTqCietmCC6xLYyv/AEH9B/ifx/t/fuvdLeONIkWONQqILKB7917rn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j/5&#10;2T/m3Ef9uw/4p7917qR7917r3v3Xuve/de6Yc1XeJPtYj+5It5SD9FP4/wBdv96/1/fuvdJX37r3&#10;Xvfuvde9+691737r3Xvfuvde9+691737r3Xvfuvde9+691737r3Xvfuvde9+691npqeSqlWGIXZu&#10;SfwAPqT/AID37r3S5paaOkhWGMcDlm/LH8k+/de6k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sUrkAIn634H+H9T7917rmihFCj6D37r&#10;3XL37r3XvfuvdRayqSkgeVrE/SNCbamP0H/Ff8PfuvdISWR5pHlkOp3Ysx/1/wDiPfuvdcPfuvde&#10;9+691737r3Xvfuvde9+691737r3Xvfuvde9+691737r3Xvfuvde9+691yRHkdY0Us7kKqj8k+/de&#10;6W+PoUoorcNM9jK//ED/AAHv3Xup/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piFBY8AC59+691iiBYmVvq36R/Rfx/t/fuvdZvfuvde&#10;9+6910SACSQAASSTa1vfuvdIjJVprJyVuIY7rEv+9t/rt/vVvfuvdN/v3Xuve/de697917r3v3Xu&#10;ve/de697917r3v3Xuve/de697917r3v3Xuve/de697917pX4rHfbIJ5V/fccA/2Qfx/rn8/7b+vv&#10;3Xunn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WB/wB1wn9hDd/8T+B7917rP7917r3v3Xuve/de6T2artK/ZxN6msZyPwPqF/2P&#10;5/w4/Pv3Xukx7917r3v3Xuve/de697917r3v3Xuve/de697917r3v3Xuve/de697917r3v3Xuve/&#10;de6UeHx36audePrAjD/k4/8AEf7f+nv3XulL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HK5RfTy7HSo/xPv3Xuu400KF+p+rH+&#10;pPv3Xuufv3Xuve/de6hV9YtHA0hsZGusSn8k/wDED6n/AG359+690hndpGZ3Ys7kszH8k+/de64+&#10;/de697917r3v3Xuve/de697917r3v3Xuve/de697917r3v3Xuve/de697917p4xWO+6fzSj/ACeM&#10;/Q/2iPx/rD8/7b37r3SwAtwOAOAB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xIAJPAHJP+t7917rBHeRjKfpysYP8AT+v+x9+6&#10;91n9+691737r3XTMqKzsQqqpZmPFgvJPv3XukNX1jVlQz8iNbrCv9APyf8T9T/tvx7917qD7917r&#10;3v3Xuve/de697917r3v3Xuve/de697917r3v3Xuve/de697917r3v3Xup9BQvWzaeViSxle30H9B&#10;/if+N+/de6W0caRIscahUQBVUf4e/de65+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wSHWwiH04Mh/w/p/rn37r3WcAAADgDgD/&#10;AFvfuvde9+691737r3SazVdc/ZxMbAgzsD/tl/2H1P8Atv6+/de6Tnv3Xuve/de697917r3v3Xuv&#10;e/de697917r3v3Xuve/de697917r3v3Xuve/de6z01PJVSrDEOW+pP0A/JP+A9+690uqanjpYlhi&#10;HC/Un6k/kn/E+/de6z+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4SPoUn8/RR/Un6e/de66iTQt25djdz/vv6e/de6ye/de6979&#10;17pvyNaKOAsCPNJdYR9efyf9Zf8Ae7D8+/de6RBJYlmJLMSSSb3J9+69117917r3v3Xuve/de697&#10;917r3v3Xuve/de697917r3v3Xuve/de697917rnHG8rrHGpZ3IVVH+Pv3XulvQUSUUOnhpXsZX/q&#10;f6D/AAH/ABv37r3U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R1/dk1n9CGyf4kfn37r3Uj37r3XvfuvdcJHWNGkchURS&#10;zE/0Hv3XukLW1b1k7StcL+mNP6KP+JP1P+Pv3Xuonv3Xuve/de697917r3v3Xuve/de697917r3v&#10;3Xuve/de697917r3v3XuvAX4HJPAA9+690sMVjvtU80o/wAokH0P9kH8f65/P+29+6908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DKxJESH1P8AU/0H/G/fuvdZVAUBRwALD37r3Xfv3Xuve/de6S2arvI/2kZ9EbXmI/LD&#10;8f6y/wC9/wCt7917pg9+691737r3Xvfuvde9+691737r3Xvfuvde9+691737r3Xvfuvde9+69173&#10;7r3Slw+O/TVzr/jAhH/Jx/4j/b/09+690o/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xdgilj9B7917rhEp5kb9cnJ/wH&#10;4Hv3Xusvv3Xuve/de6bcnWikgIQ/vy3WMf0/q3+w/H+P+x9+690iSb8nknkk+/de697917r3v3Xu&#10;ve/de697917r3v3Xuve/de697917r3v3Xuve/de697917p5xWONS4nlH7CNwD/aI/H+sPz/tvfuv&#10;dK/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gP7sn/NuM8/4t/xr37r3Wf37r3XvfuvdY5ZUgjeWQ6UjUsx/335P&#10;49+690hKqperneZ+L8Ko/AH0Hv3Xuo3v3Xuve/de697917r3v3Xuve/de697917r3v3Xuve/de69&#10;7917r3v3Xup+PoXrZbcrCljK/wDxA/xPv3XuluiJGixooVEAVVH4A9+691y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WK&#10;ViAET9bmy/4f1Pv3XuuaIEUKPx7917rl7917r3v3Xuklma7zy/bRn9qFvWR/ab/ii/T/AF7/AOHv&#10;3XumT37r3Xvfuvde9+691737r3Xvfuvde9+691737r3Xvfuvde9+691737r3UilppKuZYYx9Tdmt&#10;wo/JP++59+690uaanjpYlhiFlXkn8kn6k/4n37r3Wf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dMQoLHgAXPv3XusUQLE&#10;ysOW4Qf0X/jfv3Xus3v3Xuve/de6acrXfaw+ONrTyj02/sr+W/wP4H+P+t7917pG+/de697917r3&#10;v3Xuve/de697917r3v3Xuve/de697917r3v3Xuve/de65xxvK6xxqWdzZQPfuvdLegokooQgs0rW&#10;Mr/1P9B/gPx/t/fuvdT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WBv3X8Y/Qlmk/wCIHv3Xus/v3Xuve/de6w1E&#10;6U0LzSGyoL2/qfwB/iT7917pB1E8lTM80h9Tn6D6AfgD/AD37r3WH37r3Xvfuvde9+691737r3Xv&#10;fuvde9+691737r3Xvfuvde9+6912ASQACSTYAc/X37r3SwxePFInllH+USLz/tIP9n/X/r/tvfuv&#10;dO/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HI+heOWb0oP8T7917ruNPGtvqTyx/qT7917rn7917r3v3Xukfl67&#10;7mXwxn9iEn/kJhwT/rD6D/Yn8+/de6Z/fuvde9+691737r3Xvfuvde9+691737r3Xvfuvde9+691&#10;737r3XvfuvdKbD47SFq519R5gQ/j/aj/AI/0/wBv/T37r3Si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g&#10;jvI5lP05WMf4f1/2Pv3Xus/v3Xuve/de6ZcxXeCL7eJrTSj1Ef2VP/Et9B/sf8PfuvdJH37r3Xvf&#10;uvde9+691737r3Xvfuvde9+691737r3Xvfuvde9+691737r3T1icd9w4qJl/YQ+lSP1kf9Ej/efp&#10;/X37r3Su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gkJdhCv55kP8AQf0/2Pv3Xus4AAAHAHAH+t7917r3&#10;v3XusFTUJSwvNJ9FHC3sST9AP9f/AI37917pBzTSTyvNIdTubk/8QP8AAD6e/de6xe/de697917r&#10;3v3Xuve/de697917r3v3Xuve/de697917r3v3XunDHULVsvN1hQgyv8A8QP8T/vHv3XulsiLGqoi&#10;hUQBVUfgD37r3XL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wdwilvqfoo/qT9B7917rqJNIJP63Opz/AK//ABT3&#10;7r3WT37r3XvfuvdIvKV33c2lD+xESqc/qP5b/Y/j/D/X9+6901+/de697917r3v3Xuve/de69791&#10;7r3v3Xuve/de697917r3v3XupNJSyVcyxRj68u34UD6k/wC++vv3XulzTwR00SwxCyqPr+ST9Sf8&#10;T7917rN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Av7smv+whsn+J/r7917rP7917r3v3XumHNV3iT7WI/&#10;uSLeUg/RT+P9dv8Aev8AX9+690lffuvde9+691737r3Xvfuvde9+691737r3Xvfuvde9+691737r&#10;3WSKJ5pFijUs7myge/de6W9DRJRQhFsZGsZX/qf+KD8e/de6m+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wysTaJP1P9T/AEH5Pv3XusqqFAVRYD6e/de679+691FrKpKSB5WsT9I0JtqY/Qf8V/w9+690hJZH&#10;mkeWQ6ndizH/AF/+I9+691w9+691737r3Xvfuvde9+691737r3Xvfuvde9+691737r3XYBJAAJJI&#10;AAF739+690scXjxSR+SQA1EgGr86R/qR/wAT/wAa9+6907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4uw&#10;RSx+g9+691wiU8yN+t+f9Yfge/de6y+/de66JABJIAAJJJta3v3XukRkq01k5K3EMd1iX/e2/wBd&#10;v96t7917pv8Afuvde9+691737r3Xvfuvde9+691737r3Xvfuvde9+691737r3SnxGO0BaudfWeYU&#10;YfQf6o/4n8f0+v8Are690of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gP7slv7ERuf8AFv8AjXv3&#10;Xus/v3Xuve/de6T2artK/ZxN6msZyPwPqF/2P5/w4/Pv3Xukx7917r3v3Xuve/de697917r3v3Xu&#10;ve/de697917r3v3Xuve/de6fMTjvOwqZl/ZQ+hSP1Ef9Ej/eT/sffuvdKz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YpWIAVf1ubL/xJ/wBh7917rmiBFCj8fn37r3XL37r3UKvrFo4GkNjI11iU/kn/&#10;AIgfU/7b8+/de6Qzu0jM7sWdyWZj+Sffuvdcffuvde9+691737r3Xvfuvde9+691737r3Xvfuvde&#10;9+690446gatlu1xAhHkb6X/2kf4n/ePfuvdLVVVFVFAVVACqOLAe/de65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6JABJ+gFz7917rDECxMrfVuEH9F/437917rP7917rpmVFZ2IVVUszHiwXkn37r3SGr6x&#10;qyoZ+RGt1hX+gH5P+J+p/wBt+PfuvdQffuvde9+691737r3Xvfuvde9+691737r3Xvfuvde9+691&#10;KpKWSsmWKPgfV3two/r7917pcQQR00SwxCyqP9iT+Sf8T7917rN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sDnyuIx+hbGQ/70PfuvdZ/fuvde9+690ms1XXP2cTGwIM7A/7Zf8AYfU/7b+vv3Xuk579&#10;17r3v3Xuve/de697917r3v3Xuve/de697917r3v3XuskUTzyJFGpZ3NlH++/A9+690uKKjSihEa8&#10;u1jK/wDU/wDFB+PfuvdTP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jkfQvHLMdKD/E+/de67jTQt&#10;vqTyx/qT7917rn7917pvyNaKOAsCPNJdYR9efyf9Zf8Ae7D8+/de6RBJYlmJLMSSSb3J9+691179&#10;17r3v3Xuve/de697917r3v3Xuve/de697917rsAsQqglmIAAF7k+/de6WWMx4o49cgBqJB6j/qR/&#10;qR/xP/GvfuvdOv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Ag8jmU/pHpjB/wB7/wBj7917&#10;rP7917rhI6xo0jkKiKWYn+g9+690ha2resnaVrhf0xp/RR/xJ+p/x9+691E9+691737r3Xvfuvde&#10;9+691737r3Xvfuvde9+691737r3SpxGO8YWrmH7jC8KH8Bv7R/xI+n9B/j9Pde6f/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WCUl2EK8X5c/0H/G/fuvdZwAAAOAOAP9b37r3XvfuvdJbNV3kf&#10;7SM+iNrzEflh+P8AWX/e/wDW9+690we/de697917r3v3Xuve/de697917r3v3Xuve/de697917p9&#10;xGO8zCpnX9lT+2hH6iPyf9pH+8n37r3Sr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cJHCK&#10;WP8ArAf1J9+6911EhUEt+tzqY/8AEf7D37r3WT37r3Tbk60UkBCH9+W6xj+n9W/2H4/x/wBj7917&#10;pEk35PJPJJ9+691737r3Xvfuvde9+691737r3Xvfuvde9+691737r3TnjaBqyW7AiCMjyN9L/wC0&#10;j/E/n+nv3XuloqqihVAVVAVVAsAB7917rv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gX92&#10;TX/YjNk/xP8AX/Ye/de6z+/de6xyypBG8sh0pGpZj/vvyfx7917pCVVS9XO8z8X4VR+APoPfuvdR&#10;vfuvde9+691737r3Xvfuvde9+691737r3XvfuvdSqOkkrJhEnA+sj/hR/X/X/p7917pcwQx08SQx&#10;DSiCw/x/qT/iffuvdZf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WGUk2iU+p/qf6D8n37r3&#10;WVVCqFH0H09+69137917pJZmu88v20Z/ahb1kf2m/wCKL9P9e/8Ah7917pk9+691737r3Xvfuvde&#10;9+691737r3Xvfuvde9+691lhhknkSKJdTubAf8Sf8B7917pcUVHHRwiNOWPMj/1P/FB+PfuvdS/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FmCKWP0A9+691jiU8yP+t+f9Yfge/de6ze/de6a&#10;crXfaw+ONrTyj02/sr+W/wAD+B/j/re/de6Rvv3Xuve/de697917r3v3Xuve/de697917r3v3Xuu&#10;1UsQqgszEAAC5JPv3XulnjMeKOPU4BqJB6z9dI/1I/4n/H37r3Tp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Af3ZLf7rjN2/xP8Axr37r3Wf37r3WGonSmheaQ2VBe39T+AP8SffuvdI&#10;OonkqZnmkPqc/QfQD8Af4Ae/de6w+/de697917r3v3Xuve/de697917r3v3Xuve/de6VWIx3iAqp&#10;1/dYXiQj9IP5P+1H/ePfuvdP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sUrlQFX9&#10;bnSv/Ff9h7917rmiBFCj8fn37r3XL37r3SPy9d9zL4Yz+xCT/wAhMOCf9YfQf7E/n37r3TP7917r&#10;3v3Xuve/de697917r3v3Xuve/de697917p+xGO8xFVOv7Sn9pCP1Efk/7SD/ALc+/de6VX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uiQASTYDkn37r3WGIFiZW+rcIP6L/xv37r3Wf37&#10;r3TLmK7wRfbxNaaUeoj+yp/4lvoP9j/h7917pI+/de697917r3v3Xuve/de697917r3v3Xuve/de&#10;6dMZjzWSanBFPGfWfpqP+pH/ABP+Hv3XulmqhQFUBVUAAAWAA9+6913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A95X8Q/QtjIf96Hv3Xus/v3XusFTUJSwvNJ9FHC3sST9AP9f/AI37&#10;917pBzTSTyvNIdTubk/8QP8AAD6e/de6xe/de697917r3v3Xuve/de697917r3v3XupdFRyVkwjT&#10;hRzI/wDQf8VP49+690uIYY4I0iiXSiCwH/En/E+/de6y+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xyPoXjlmOlR/iffuvddxpoWx5Y8sf6k+/de65+/de6ReUrvu5tKH9iIlU5/Ufy3+&#10;x/H+H+v7917pr9+691737r3Xvfuvde9+691737r3XvfuvdZYIZKiVIol1O5sP8P6k/4D37r3S5o6&#10;SOjhESck8yPblj/X/W/p7917qV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s&#10;CfuP5T+kXWMf72ffuvdZ/fuvdMOarvEn2sR/ckW8pB+in8f67f71/r+/de6Svv3Xuve/de697917&#10;r3v3Xuve/de697917rtVZ2CqCzMQqqBckn37r3S0xtAtHFdwDUSD9xvrb/aR/rfn+p/2Hv3XunP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YJSXIiU/XlyPwP8Ajfv3XuswAAAA&#10;sBwB7917qLW1aUcDStYt9I0P5Y/T/Ye/de6QssjzSPLIdTuxZj/r/wDEe/de64e/de697917r3v3&#10;Xuve/de697917r3v3XulXiMd4VFTOv7rD9tD/ZB/P/Bj/vA9+690++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g7hFLfW30H9SffuvdcYkKglv1udTf8U/2Hv3XuuUjrGpdjYD3&#10;7r3SIyFY1ZOWv+2l1jH+H9f9j7917qD7917r3v3Xuve/de697917r3v3Xuve/de6f8RjvIVq51/b&#10;U3hQ/wBoj+0f8Afp/U/4fX3XulT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wL+7Jq/sRmy/4n+v8AsPfuvdZiQoJJsB9T7917pM5etLDwISC3LAfhT9L/AOLf71/r+/de&#10;6T3v3Xuve/de697917r3v3Xuve/de697917p1xmPNZJrkBFPGfUfpqP+pH/E/wDG/fuvdLIAKAqg&#10;BVAAAFrAe/de67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WGVibRr+p/qf6&#10;D8n37r3WRVCKFHAA9+6903VtWsUTSnlFOmNf9W/4/wCQR9T7917pGu7SO0jks7sWYn+p9+691w9+&#10;691737r3Xvfuvde9+691737r3Uyio3rZhGtwi2Mr/wBB/wAVP49+690uIoo4I1iiUKiCwA/33JPv&#10;3Xusn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6Zgqlj9B9ffuvdYolPMj/r&#10;fn/WH4Hv3XuuEj69SBtMaAmZ/pYL9Rf37r3SOr6v7ua63WGP0Qp/h/X/AFz7917qD7917r3v3Xuv&#10;e/de697917r3v3Xus0EElRKkMQu7n/YAfkn/AAHv3XulxSUsdHCsUfJ+rvblj/X37r3Ur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HP7smn/dcZ9X+J/p/sPfuvdcpHNx&#10;Gn62HJ/oP6+/de6T+Xq1jUUMJ/oahh/twv8AxJ/2A9+690nffuvde9+691737r3Xvfuvde9+691y&#10;VWdlRQWZiAqjm5Pv3XulrjqBaKK7WM8gBkb62/2kf4D/AHn37r3Tj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xSuVAVf1udK/8V/2Hv3XuuJPhRUX1OeAP6n8n37r3USs&#10;qFoKdpCQ08hIS/5Y/n/WX/ffX37r3SLZmdmZiWZiWYn8k+/de64+/de697917r3v3Xuve/de6979&#10;17pWYnHeBRUzL+849CkfpB/6KP8AvA/2Pv3Xunz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0SACSbAck+/de6jhgLzv8AU+mNf8P+Kn37r3XYtGrzzEAhSzE/RQObe/de&#10;6RddVtWTtKbhB6Yl/oo/4k/U+/de6h+/de697917r3v3Xuve/de697917pQ4jHaytXOvoBvChH1I&#10;/tH/AAH4/wBv/r+690p/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R5SGOgmyJ6pT/vQ/1z7917rtFMjCVhYAftr/AEH9f9c+/de6T+artTfZxN6VIMxB+pH0X/Yf&#10;n/H/AFvfuvdJ737r3Xvfuvde9+691737r3XvfuvdO2Lx5q5PJICKeMjV+NR/1I/4n/jfv3XuliAA&#10;AAAAAAABa1vfuvdd+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scr6F&#10;J/J4Uf4n37r3UeJPJy3KBiT/ALU39f8AW9+691iyVaKOAlSPNJdYh9f9dv8AYf73b37r3SJJJJJJ&#10;JJJJP+Pv3Xuuvfuvde9+691737r3XvfuvdTaGjetmCLcRrYyv/Qf8VP49+690t4okhjWKNQqILKB&#10;7917rJ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qFY1El+RGv&#10;F/8Affk+/de6kyPHBG0jkLHGpJP+A9+690hayqerneZ+AeEX+ij6D/iv+Pv3Xuovv3Xuve/de697&#10;917r3v3Xus1PBJUyrDELsx+v4AH1J/wHv3XulzSUsdJCsUY+nLt+WJ+pP+++nv3XupP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sEpLnxJ9Ty5/oP+N+/de6yqoR&#10;Qq/Qe/de6S2ZrvK/2sTftxn90j8sPx/rL/vf+sPfuvdMXv3Xuve/de697917r3v3XuuSI0jKiKWd&#10;iFVRyST7917pbY6hWii5s0zgGV/+iR/gP95+vv3XunD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WKWURrxy5/SP+J9+6916JNC3PLt6nP++/p7917qBla77SHQht&#10;PKCE/wAB+W/4p/j/AK3v3XukX7917r3v3Xuve/de697917r3v3Xuldicd9ugqJl/fcelT/ZB/wCi&#10;j/vH0/r7917p6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wd&#10;wi3PP4AH5Pv3Xuo0KtI5lfmx9P8Arj+n+A9+691nmmSCJ5pDZEUk/wDEAf4k+/de6QlVUPVTPM/1&#10;Y+lf6AfQD/W9+691H9+691737r3Xvfuvde9+690osPjtRWrnX0jmBD+f9qP+H9P9v7917pT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6ZgoLMbAfX37r3UNtUjL&#10;+C4Ogf6lf6n/ABP++/Hv3XupiqFUKPoBYe/de6SOXrvuJfBGf2YSbkf2mH1P+sPoP9j7917pm9+6&#10;91737r3Xvfuvde9+69074vHmrfyyg/bxtz/tRH9n/W/r/tvfuvdLEAAAAWA4AHH0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UUsJLyN/mkPpB/tEe/de6y&#10;RKeZH/W/P+sPwPfuvdNuXrvtovDG1ppgeQeVX8n/AFz9B/xr37r3SP8Afuvde9+691737r3Xvfuv&#10;dTqCietmCC6xLYyv/Qf0H+J/H+39+690t440hjSKNQqINKge/de65+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jsTK2hf82p/cb+tvwPfuvdesJHCgftxEf7E/8A&#10;Gvfuvdd1NQlNC80n0QcC9rk/QD/E+/de6Qk8z1ErzSG7Ob/639AP8APfuvdYffuvde9+691737r3&#10;Wenp5KqVYYhdm+p/AA+pP+A9+690uaWmjpIVhjH05ZrcsfyT/vuPfuvdSP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YZGLHxIfUf1t/Qf8V9+6910/7aLHH+puF/&#10;4k+/de6yIgjUKPoPqffuvdJDK133U3jjP7EJIWx/Ufy3/FP8P9f37r3TT7917r3v3Xuve/de65Ij&#10;yOsaKWdyFVR+SffuvdLfH0KUUVuGmexlf/iB/gPfuvdT/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YpHK2ReZH/SP6f4n37r3XaKIkJJueWdj+ffuvdcIgWJlb6t&#10;wg/ov/G/fuvdNWYrvDH9tE37so/cI/sqf+Jb/ev9h7917pJ+/de697917r3v3Xuve/de6V+Kx32y&#10;CeYfvuOAf7AP4/1z+f8Abf19+6908+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4SOI1v9SeFX+p9+691xjQrd35kb6n+n+A9+691xf8AccRj9C2aQ/70Pfuvdcau&#10;pSkgeZ7cCyLe1yfoB/vvp7917pCSyvNI8sh1O7FmP++/A9+691j9+691737r3XvfuvdKPD479NXO&#10;vH1gRh/ycf8AiP8Ab/09+690pf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cWYIpZjYD37r3WONSx8r/U/oU/gf8AFffuvdcpH0LxyzHSo/xPv3XuvIojTkj8s7Hj&#10;/XPv3Xukbk637yf0E+CK6xj+v9W/2P8AvXv3Xum337r3Xvfuvde9+6908YvHGqfzSj/J0P0P9oj8&#10;f639f9t7917pYAW4HAHAA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4kAEngDkn/AFvfuvdR1BmYO3+bW+hf6/4n37r3Uj37r3WBB5HMp/SLrGP+J9+690zZqu0L&#10;9pE3rcXmI/Cn+z/rn8/4f6/v3Xukv7917r3v3Xuve/de6nUFE9bNp5WJLGV/6D+g/wAT/wAb9+69&#10;0t440iRY41CogCqo/wAPfuvdc/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Rz+8xUXESn1H+pH49+691IAtwOAOAB7917rBKS7CJT9eXI/A/437917rFW1SUVO0nG&#10;q2iJP6n8f7Afn37r3SGkd5XaRyWd2LMx/qffuvdcPfuvde9+691npqeSqlWGIct9SfoB+Sf8B791&#10;7pdU1NHSxLDELAclj9SfyT/iffuvdZ/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YHYu3iTjj9xv6A/j/AFz7917rMqhQFUWA9+691xkcIpY/6wH9SffuvdcEHjRn&#10;kIBILyMfxbn/AGwHv3XukZka01k5YXESXWJT/T+v+uf+Ne/de6ge/de697917rnHG8rrHGpZ3IVV&#10;H+Pv3Xultj6JKKHTw0r2Mr/4/wBB/gP+N+/de6n+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xSORZE5kb6f4D+p9+691yRAi2HJ+pP8AU/19+691z9+691gX919X&#10;9iM2X/E/1/2Hv3XumPNV3/KHE39DOR/twv8AxJ/5H7917pNe/de697917rwF+ByTwAPfuvdLDFY7&#10;7VPNKP8AKJB9D/ZB/H+ufz/tvfuvdPH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scj6B9Ls3Cr/U+/de66jj03Zjd25Y/wDED/D37r3WX37r3WGUk2iX9T/U/wBB&#10;+T7917qNXVSUFNdbaz6IVP5P9T/gPqf+N+/de6RDMzszMSzMSzE/kn37r3XH37r3XvfuvdKXD479&#10;NXOv+MCEf8nH/iP9v/T37r3Sj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xdwilm+g9+691jjQk+WT9R/Sv9B/xX37r3Wb37r3XFmCKWP0Av7917rCpEaPPKdN1L&#10;sT+FHPv3XukXXVbVk7Sm4QemJf6KP+JP1Pv3Xuofv3Xuve/de6ecVjjUuJ5R+wjcA/2iPx/rD8/7&#10;b37r3Sv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0SACSbAc&#10;k+/de6wKDK3kYegf5tT/AL2ffuvdSPfuvde9+691gP7slv8AdcZuf8T/AMa9+690n81Xam+zib0q&#10;QZiD9SPov+w/P+P+t7917pPe/de697917qfj6F62W3KwpYyv/wAQP8T7917pbRokSLGihUQBVUf4&#10;e/de65+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jn99rD/NK&#10;eT/qiP8AiPfuvdSPfuvde9+691ilcqAq/rc6V/4r/sPfuvdQK+qWgpgqEeZ7rGD/ALyx/wBb/e7e&#10;/de6RhJJJJJJJJJ/x9+69117917qRS00lXMsMY5PLMfooH1J/wBb37r3S5pqeOliWGIWVeSfySfq&#10;T/iffuvdZ/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SGx9c9FNfloXsJU/&#10;w/qP8R/xr37r3S2jdJUWRGDI4DKw/wAffuvdc/fuvde9+691737r3Xvfuvde9+691737r3Xvfuvd&#10;e9+691737r3Xvfuvde9+691737r3Xvfuvde9+691737r3Xvfuvde9+691737r3WGRzcRp+tvqf6D&#10;+vv3XusiIEXSP9cn+p9+691y9+691737r3WB/wB1/EL6VsZD/vQ9+690m8zXeV/tYm/biP7hH5Yf&#10;j/WX/e/9Ye/de6YvfuvdeAvwOSeAB7917pY4vHfaJ5ZR/lEi8j66Qfx/r/19+6907+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bMjjlrU1LZZ0B0N/X/aW/wAP&#10;6f09+690jXR4naORSjobMp/Hv3XulDh8j9KSdv8ACBz/ANCn/iP9t/T37r3Sk9+691737r3Xvfuv&#10;de9+691737r3Xvfuvde9+691737r3Xvfuvde9+691737r3Xvfuvde9+691737r3XvfuvdcXcIuo/&#10;6wH9T7917rHGhuZH/W30H9B/T37r3Wb37r3Xvfuvde9+691DeZEWSrlNo4lOgf778k8D37r3SLqq&#10;h6qZ5n+rH0r/AEA+gH+t7917qP7917p6xOO+4cVEy/sIfSp/tkf9Ej8/1+n9ffuvdK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mbJ4wVIM8AAqAPUv0Dgf9Ff0P8AsD/h7r3TRjK9qOQwT3ELNZgwtob6X/1v&#10;6j37r3SwBvyOQeQR7917r3v3Xuve/de697917r3v3Xuve/de697917rFJJpsq8uxso/4n/W9+691&#10;3GmgfW7Nyzf1Pv3Xusnv3Xuve/de697917rpmCqWP0H19+690n8nWGGMxKf8oqB67HlEP4/wLf71&#10;7917pMe/de6U+Ix2kLVzr6jzChH0H+qP+J/H+39+690of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TJlMYKgGogW&#10;06j1KP7YH/RQ/wB5+n9PfuvdRcRkdJWjnNv7MDN+P9oP/Ef7b+nv3XulL7917r3v3Xuve/de6979&#10;17r3v3XuuDuEW55P0UD8n37r3XGNCLu/MjfX/Af0Hv3Xusvv3Xuve/de697917r3v3Xum6sqUhR5&#10;H5SH6Le2pz9F/wBh+f8AY+/de6RksrzSPLIdTuxZj/vvwPfuvdPGJx3nYVMy/sofQpH6iP8Aokf7&#10;yf8AY+/de6Vn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YspjPNqqacWmHLoONVvyP9q/3v8A1/r7&#10;r3WTFZD7hRTzG1RGCAW/tBf+ih+f9v8A19+6908+/de697917r3v3XuumYKCzGwH19+691hRS7eV&#10;+OP21/oD+f8AXPv3Xus/v3Xuve/de697917r3v3XusU0mhbD9TcD8W/qf9h7917pGZCr+5lCoT4I&#10;rrH/AIk/Vj/r/wC9e/de67x1A1bLdriBCPI30v8A7SP8T/vHv3XulqqqiqiKFVQFVQLAAe/de65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mHJY99X3tJ6ZoyHdV/OnnUP8f6j8/737r3U7H1y&#10;1sVzZZksJU/4kf4H/ePfuvdOHv3Xuve/de6jgedgx/zSn0g/kj8n/D37r3Uj37r3Xvfuvde9+691&#10;737r3XRIAJJsByT7917pNZWtsDFGbPILPb+yn4X/AF2/P+H+v7917pnpKWSrmWKPgfV3tcKB+T79&#10;17pcQQR00SwxCyqP9iT+Sf8AE+/de6z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pjraOSnl+/ouHU3liH0YH68f4/n/AIr7917p0pamOrhWaM/XhlP1Uj6g+/de68xMzFF/za21&#10;t/X/AAHv3XupAAAAHAHAH+t7917r3v3Xuve/de697917r3v3XumzI1awRNyDb+z/AFY/Qf8AEn/D&#10;37r3SQVZqqcKoMksr/7yf96A/wB4Hv3XultRUcdFCI1sXNjJJb6n/ig/Hv3Xupn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mKohekmknpLlXA+5gX8g/kf7UP95/&#10;3v3XuneneKSFHhIaNhdSP+J/x/r7917rN7917r3v3Xuve/de697917rFNKIo2cm1gbX/AOJ/wHv3&#10;XukRV1DVc3p1Fb6Y1+pJb82/qT7917pT4zHikj1yAGokHq/Okf6kf8T7917p1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ikcrZE5kb6D+n+J9+6912kaqmk+rVf&#10;UT+b+/de6gaGoZi6XamlJMkY5sf9UB/X+o/I5+osfde6cgQQCCCCAQQb3v7917rv37r3Xvfuvde9&#10;+690lMvXeVzBGfSv6yP96/4k/wCwHv3XupeIx3jC1c6+theFD+Af7R/xI+n9B/j9Pde6UH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uEjhFv9STZVH5Pv3XuuMaF&#10;bs/MjfU/0/wHv3Xusvv3XuumUMCrC4Pv3Xum0yNQP69TUrty310E/n/gv9R+PqPz7917pyBBAIII&#10;IBBBve/v3Xuu/fuvdNeUrBSwlVI8j8KP99/vv9v7917poxWPNQ/3VQCYw10Df22/JP8AUD/eT/rH&#10;37r3Sr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xZgilmNgP&#10;fuvdYo1LHyyDk/oX+g/4r7917rP7917r3v3Xuve/de64OiyKUcXB9+6900pM+NlEE5Jo5GtDKedB&#10;P9k/7T/T+n+t7917p0llSGJpXYBFXVe/v3XukvBBJlqt55LrTo3q/wBb8KP8T+f6f7b37r3SsVVR&#10;QqgKqgKqgWAA9+6913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w+Vv+OUn+29+6917yt/xyk/23v3XuveVv+OUn&#10;+29+6917yt/xyk/23v3XuveVv+OUn+29+6917yt/xyk/23v3XuveVv8AjlJ/tvfuvdYdZeS5jchP&#10;og/r/U+/de6zeVv+OUn+29+6917yt/xyk/23v3XuveVv+OUn+29+6917yt/xyk/23v3XuveVv+OU&#10;n+29+691inVaiNopIJCrC309+690y/w6vljWlaW1Mko06/rpP+96f6f1/wAPfuvdKCCGOniSGIaU&#10;QWH+P9Sf8T7917rL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sUiE2dOHX/AHkf0Pv3XuuSOHW44/BB/B9+691z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gdTGxlTkH/OKPz/j/r+/de6zKwYBlNwfp7917rv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WKCaOoiWaJtSOLj8fT6g/4j37r3WX37r3Xvfuvde9+691737r&#10;3Xvfuvde9+691737r3XvfuvdRz+w1x/mmPqH10k/n/W9+691I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0i8ZXmjl0vcwSkeQf0P+qH/ABP9R/rD37r3SzBBAIII&#10;IBBBve/v3Xuu/fuvde9+691737r3Xvfuvde9+691737r3XvfuvddEAggi4P1Hv3XusCkxNob/Nt/&#10;m2/p/gffuvdSP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Qb+/de6UW&#10;GyGkijmbhjaBifoT/Y/2P4/239PfuvdKb37r3Xvfuvde9+691737r3Xvfuvde9+691737r3Xvfuv&#10;dcWUOpVvoffuvdY42KnxSH1D9Lf1H/FffuvdZ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0G/v3Xuve/de6WOKyAqo/DK3+URj6n+0o/tf6/9f8Ab/63uvdO/v3Xuve/de697917&#10;r3v3Xuve/de697917r3v3Xuve/de64SIHFr2YG6t/Qj37r3XGOQtdW4kX9Q/4ke/de6y+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Df37r3XvfuvdZIpXhkSWM6XRgyn/AFv+I9+690uK&#10;GsSthEi+lx6ZU/of+KH8e/de6me/de697917r3v3Xuve/de697917r3v3Xuve/de697917rFIhNn&#10;TiRf0/4/4H37r3XKNxIt/oRwy/0Pv3Xuuf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oN/fu&#10;vde9+691737r3Uujq3o5llS5X6SJe2of0/1/6e/de6XMUqTxpLG2pHF1P++/IP19+691k9+69173&#10;7r3Xvfuvde9+691737r3Xvfuvde9+691737r3WCRWVvKguf7a/1H/FR7917rKrB1DKbg+/de65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oN/fuvde9+691737r3XvfuvdO2KyH2knjlJ+3kPq/Ok/6o&#10;f4f1/wBv+PfuvdLIG/I5B5BHv3Xuve/de697917r3v3Xuve/de697917r3v3Xuve/de697917qOR&#10;4WLgftsfWB+D/Ue/de6kAggEcg8g/wCv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g39+691737r3&#10;Xvfuvde9+691737r3Slw2Qvpo5j/AIQOf+hT/wAR/tv6e/de6Ufv3Xuve/de697917r3v3Xuve/d&#10;e697917r3v3Xuve/de68Rfg8g8EH37r3UcfssEN/Gx9JP4J/Hv3XupH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g39+691737r3Xvfuvde9+691737r3XYJBBBIINwRx9PfuvdLLF14q4vHIf8oiX1/wC1Acav&#10;+K/4/wCv7917p19+691737r3Xvfuvde9+691737r3Xvfuvde9+691737r3XTKGBVhcH37r3WGNij&#10;eJzf/jm39R/xUe/de6z+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g39+691737r3Xvfuvde9+691737r3XvfuvdZ&#10;YZpIJUliOl0Nx/xQ/wCB/Pv3XulzR1UdZCsqcHgSJ/qW/I/4offuvdSvfuvde9+691737r3Xvfuv&#10;de9+691737r3Xvfuvde9+691wdA62PB+qkfg+/de64xuT6H4kX6/4/4j37r3WX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Bv7917r3v3Xuve/de697917r3v3Xuve/de697917qbQ1j0UwkF2RrLKn9R/xUfj/jfv3XulxHIk&#10;saSRsGR1DKR/j7917rn7917r3v3Xuve/de697917r3v3Xuve/de697917r3v3XusUkeqzKbOvKn/&#10;AIg/4e/de67jcOP6Mpsy/wBD7917rJ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oOWVkZkdSrKSGUixBHv3XuuPv3Xuve/de6979&#10;17r3v3Xuve/de697917r3v3XunjE5D7V/DM37Eh4J/ssfz/rH8/7f37r3Sw9+691737r3Xvfuvde&#10;9+691737r3Xvfuvde9+691737r3XvfuvdYZFIPlT9Q/UP6gf8T7917rIjB1DD6H37r3XL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0ncr&#10;jiwM8QLMo9VuSQP+JH4/239PfuvdJn37r3Xvfuvde9+691737r3Xvfuvde9+691737r3XvfuvdKj&#10;D5DWBSTN61FoHP5A/sn/ABH4/wAOPxz7r3Sg9+691737r3Xvfuvde9+691737r3Xvfuvde9+6917&#10;37r3XvfuvdR2BibyLyhP7ij/AHse/de6zgggEG4P0Pv3Xuu/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gqKiGmjMkzBVHFvqT/AIAfk+/de6SV&#10;XSTOjV6wCKGV9QiFyVB+jHj6MeffuvdNfv3Xuve/de697917r3v3Xuve/de697917r3v3XuuwSpD&#10;KSGUggg2sR7917pa42vFbFZ7CeOwkA4v/Rh/r/n+h/2Hv3XunL37r3Xvfuvde9+691737r3Xvfuv&#10;de9+691737r3Xvfuvde9+691HH7DWP8AmmPB/wBST/xHv3XupH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TdHDNk5vvKz/ADCE+KL6KT/QD/Uj&#10;8n8n37r3SjIBBUgFSCCpFwQfxb37r3SOyeONI/kjBNO59P50k/2T/h/Q/wCwP+PuvdNPv3Xuve/d&#10;e697917r3v3Xuve/de697917r3v3Xus0E8lPKk0Rs6H/AGBH5B/wPv3XulzS1UdXCssZ+vDLflT+&#10;QffuvdSffuvde9+691737r3Xvfuvde9+691737r3Xvfuvde9+6910yhgVIuDwffuvdYUJjYRPyD/&#10;AJtv9b8f7D37r3Wf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FVVFVEUKqgKqgWAA9+691y9+691wkjSVGjkUMjizA+/de6RFfRPRTFTdonuYpP6j+h/&#10;xH5/2/v3XuoPv3Xuve/de697917r3v3Xuve/de697917r3v3Xup+PrWopg3Jieyyp/h/Uf4j/jXv&#10;3XulujrIiujBkdQysPyD7917rl7917r3v3Xuve/de697917r3v3Xuve/de697917r3v3XuuDoHWx&#10;/wBgf6H37r3XCNzcxv8ArX8/1H9ffuvdZ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WCpp46qJoZRw30I+oP4I/xHv3XukNVU0lJK0Uo5&#10;HKsPow/BHv3Xuo/v3Xuve/de697917r3v3Xuve/de697917r3v3XunzEZDwOKaY/syN6GP8AZZv+&#10;iT/vB5/r7917pWe/de697917r3v3Xuve/de697917r3v3Xuve/de697917r3v3XusciaxcGzryrf&#10;77+vv3XuvRvrBBFnXhl/3349+691k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Qq6iSthKGyyLcxSf0P9D/gfz/t/fuvdIiWN4ZGjkUq6&#10;EhgffuvdY/fuvde9+691737r3Xvfuvde9+691737r3XvfuvdKrD5DyqKWZv3UH7TH+0B+P8AXH+8&#10;j/W9+690/e/de697917r3v3Xuve/de697917r3v3Xuve/de697917r3v3XusMiG4kT9ajkf1H9Pf&#10;uvdZEcOuof6xH9D7917rl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aspjxVx+SMAVEY9J+mof6k/8R7917pGkFSVYEMpIIItYj37r3XX&#10;v3Xuve/de697917r3v3Xuve/de697917rkrMjK6MVZSGVgbEEe/de6W2OrlrYbmwmjsJV/3ph/gf&#10;94PHv3XunD37r3Xvfuvde9+691737r3Xvfuvde9+691737r3Xvfuvde9+691gcGNjKgup/zij/ex&#10;/j7917rMCGAINweQffuvdd+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mDL47yg1UC/uKP3UA/UB+R/iP959+690lvfuvde9+691737r3X&#10;vfuvde9+691737r3XvfuvdZ6aokpZlmjPqXgg/Qg/UH/AAP/ABv37r3S6pqiOqhSaM+lhyD9QR9Q&#10;f8R7917rP7917r3v3Xuve/de697917r3v3Xuve/de697917r3v3Xuve/de6j/wCYb/m0x5/2k/8A&#10;FD7917qR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pLZfG+ItVQL+2TeVAP0k/kf4H/eP9b37r3TB7917r3v3Xuve/de697917r3&#10;v3Xuve/de697917pxx1c1FNdrmCSwlUf7ww/xH+8j37r3S1VldVdGDKwDKwNwQffuvdcvfuvde9+&#10;691737r3Xvfuvde9+691737r3Xvfuvde9+6910QCCCLg8Ee/de6wITE3jY+gk+Nj/vXv3XupH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ogMCpAIIIIPPB9+690jcpjzSSeSME08h9J+uk/6k/8AEe/de6avfuvde9+691737r3Xvfuvde9+&#10;691737r3XvfuvdP2HyBiZaWZv2nNomJ/ST+P9Yn/AGx/1/fuvdKr37r3Xvfuvde9+691737r3Xvf&#10;uvde9+691737r3Xvfuvde9+691xdA6lW+h9+691jjchvE/6wLg/1H/FffuvdZ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CWNJo2jkUM&#10;jghgf999ffuvdIiuonopihu0bXMUn9R/Q/4j8/7f37r3UH37r3Xvfuvde9+691737r3Xvfuvde9+&#10;691737r3StxGQ+4T7eZv3o19DH+0o/3th+f6jn+vv3Xunv37r3Xvfuvde9+691737r3Xvfuvde9+&#10;691737r3Xvfuvde9+691jkTWPrZl5Vv6H37r3XUcmsEMLOvDL/xP+t7917rL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j1NNHVQtDIOD&#10;yrD6g/gj/H37r3SGqaeSllaGUcr9CPoR+CP8D7917rB7917r3v3Xuve/de697917r3v3Xuve/de6&#10;5I7RuroxV0YMrD8Ee/de6XFBWpWwhuBKlhKn+P8AUf4H8f7b37r3U737r3Xvfuvde9+691737r3X&#10;vfuvde9+691737r3Xvfuvde9+691ikQmzpxIv0/xH9D7917rkjh1uOPwQfwffuvdc/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UGvokrY&#10;dJssqXMT/wBD/Q/4H8/7f37r3SIkjeJ2jkUq6GzA+/de64e/de697917r3v3Xuve/de697917r3v&#10;3XupNLVSUkyzR/jhlP0YH6g/776+/de6XME8dREk0Zuri/8ArH8g/wCIPv3Xus3v3Xuve/de6979&#10;17r3v3Xuve/de697917r3v3Xuve/de697917rA6lG8qD/lov9R/X/X9+691mVgwDKbg/T37r3Xf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ppymOFWnliAFRGOPxqA/sn/H+n+29+690jiCCQQQQSCCLWt7917rr37r3Xvfuvde9+691737r3&#10;Xvfuvde9+69054yvNHLpck08hAkH1sfww/1vz/Uf6w9+690tAQQCCCCAQQb3v7917rv37r3Xvfuv&#10;de9+691737r3Xvfuvde9+691737r3Xvfuvde9+691HP7Dah/mmPqAH6Sfz/re/de6k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T+XxvkDVcC+sC8yAfUD+0P8AEfn+v+v9fde6S/v3Xuve/de697917r3v3Xuve/de697917r3v3Xu&#10;lDh8hoIpJm9LH9hj+Cf7J/wJ+n+PH59+690p/fuvde9+691737r3Xvfuvde9+691737r3Xvfuvde&#10;9+691737r3XRAIIIuD9R7917rApMTBD/AJtv0H+hP49+691I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0lctjfCTVQL+0x/dQD9&#10;JP5H+0n/AHg+/de6Yffuvde9+691737r3Xvfuvde9+691737r3XvfuvdLDFZD7pPDK378Y4J/tKP&#10;z/rj8/7f37r3Tx7917r3v3Xuve/de697917r3v3Xuve/de697917r3v3Xuve/de64sodSrC4Pv3X&#10;usUbMp8Un1H6G/qP+K+/de6z+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umUMCrAMrAggi4IPv3XukZk8eaOTXGCaeQ+k/XSf9Sf+I9+6&#10;901+/de697917r3v3Xuve/de697917r3v3XuuccjwyJLGxV0YMpH+H/Ee/de6XNDWJWwCRbBx6ZU&#10;/of+KH8e/de6me/de697917r3v3Xuve/de697917r3v3Xuve/de697917r3v3XuuEiB1t9CDdWH4&#10;Pv3XuuMblro3EifqH9f8R7917rL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xyxJNG0UihkcWYH/ffUe/de6RFdRPRTFGuY2uYn/qP+Kj&#10;8+/de6he/de697917r3v3Xuve/de697917r3v3XupVHVvRzrKnK/pkT/AFSn6j/X/p7917pcwzRz&#10;xpLE2pHFwf8AiD/iPfuvdZffuvde9+691737r3Xvfuvde9+691737r3Xvfuvde9+691737r3WKRC&#10;1nTiRfof6/4H37r3XKNw63+hHDL/AEI9+691z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R6qmjq4WhkH15Vh9VI+hHv3XukNUU8lLK0M&#10;osy/Qj6EH6Ef4e/de6we/de697917r3v3Xuve/de697917r3v3XunXF5A0kvjkP+TyN6r/2Sf7Q/&#10;4n/jXv3XulmCCAQbg8gjn6+/de697917r3v3Xuve/de697917r3v3Xuve/de697917r3v3Xuve/d&#10;e6wSKynyx/UfrX+o/wCK+/de6yqwdQym4Pv3XuuX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qBX0KVsWnhZUuYn/4g/4H/jfv3XukTJG8&#10;TtHIpV0OllPv3XuuHv3Xuve/de697917r3v3Xuve/de697917pSYbIfpo5m/wp3P/QpP+9f7b+g9&#10;+690pPfuvde9+691737r3Xvfuvde9+691737r3Xvfuvde9+691737r3XvfuvdR2BhYuP82x9a/0P&#10;9R7917rOCCAQbg/Q+/de67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NGUxwqk8sQAqEH+tqA/B/x/p/tvfuvdI8ggkEEEGxB4+nv3Xuu&#10;vfuvde9+691737r3Xvfuvde9+6914G3I4I5BHv3Xulli8gKuPxyH/KI19V+NQ/1Q/wAf6/8AG/fu&#10;vdO3v3Xuve/de697917r3v3Xuve/de697917r3v3Xuve/de697917r3v3Xuo4/ZYKbmJj6T/AEJ/&#10;Hv3XupH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k9l8drDVcC+sczIB9QP7Q/xH5/r9ffuvdJj37r3Xvfuvde9+691737r3Xvfu&#10;vde9+691khlkgkSWJtLobg/8R/rH37r3S5o6tKyBZVsG+kiXvpP9P9b+nv3Xupfv3Xuve/de6979&#10;17r3v3Xuve/de697917r3v3Xuve/de697917rplDAqwuD9ffuvdYUYo3ic/8s2/qP6f6/v3Xus/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kplsd4CamBf2WP7iD+yT+R/tJ/3j37r3TF7917r3v3Xuve/de697917r3v3Xuve/de6m&#10;UNY9HOJBcofTKn9R/wAVH49+690uY5EmjSWNgyOoZSP8f+J9+691z9+691737r3Xvfuvde9+6917&#10;37r3Xvfuvde9+691737r3XvfuvdcHQOtjwfqD/Q/19+691xjcm6PxIv1/wAR/Ue/de6y+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umVX&#10;UqwDKwKspFwQffuvdIzJ480cmpATTyH0H66T/qT/AMR/h7917pr9+691737r3Xvfuvde9+691737&#10;r3XvfuvdPGKyH2snhlP7Eh+v+pY/n/WP5/2/v3Xulh7917r3v3Xuve/de697917r3v3Xuve/de69&#10;7917r3v3Xuve/de697917rFJHqsy8Opup/4j/W9+6913G+sfSzLwy/0Pv3Xusn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HLFHPG0Uqh&#10;kcWIP++4I9+690h62jkopjG12Q8xyWtcf8VH5Hv3Xuofv3Xuve/de697917r3v3Xuve/de697917&#10;pT4fIagKSZvUBaByfqB/Z/1x+P8ADj+nv3XulD7917r3v3Xuve/de697917r3v3Xuve/de697917&#10;r3v3Xuve/de697917rDIhB8qD1gcr/Uf8V9+691kRw6hl+h9+691y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Rquljq4WikH+KOBypH0&#10;I/3309+690h6inkppWhlFmU8H8Efgj/A+/de6we/de697917r3v3Xuve/de697917rsEgggkEEEE&#10;G1re/de6WmMrxWRaXIE8QAkH9R+GH+v+f6H/AFx7917pz9+691737r3Xvfuvde9+691737r3Xvfu&#10;vde9+691737r3Xvfuvde9+691HYGJvIo9B/zij/ex7917rOCCAQbg8g+/de67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QMhQpWxW4WZ&#10;LmJ/9f8AB/wP+8e/de6RMiPE7RupV0JVlP8Ah7917rh7917r3v3Xuve/de697917r3v3Xus0E8lP&#10;Kk0Rs6G/+v8A1B/wI9+690uaWqjq4Vmj4vwyE3KkfUH/AH309+691J9+691737r3Xvfuvde9+691&#10;737r3Xvfuvde9+691737r3Xvfuvde9+691H/AMw1v91MeP8AaT/xQ+/de6k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Z8pjhVI&#10;Zoh/lCD6D+2B+P8AX/p/tvfuvdI8i3B4I4IPv3Xuve/de697917r3v3Xuve/de697917qdQVr0U2&#10;oXaJ7CVP6j+o/wAR+P8Abe/de6XCOkiLJGwZHAZWH5B9+691y9+691737r3Xvfuvde9+691737r3&#10;Xvfuvde9+691737r3XvfuvddEBgQRcHgj37r3WFCY2ETm4P+bY/70ffuvdZ/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J3L47UG&#10;q4F9Q5nRR9f9qH+P9f8Ab/19+690mffuvde9+691737r3Xvfuvde9+691737r3T1iMh9u4p5T+zI&#10;w0sT+lj/AL0p/P8AT6/19+690rvfuvde9+691737r3Xvfuvde9+691737r3Xvfuvde9+691737r3&#10;XvfuvdcXQOuk/wCuD/Q+/de6xxubmN/1r9D/AFH9ffuvdZ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JPLY7wMamBf2XPrUf2Sf&#10;+iT/ALwf9h7917pj9+691737r3Xvfuvde9+691737r3XvfuvdKrD5DyqKSZv3EH7LH+0o/s/8GH+&#10;8j/W5917p+9+691737r3Xvfuvde9+691737r3Xvfuvde9+691737r3Xvfuvde9+691jkTWAQbOvK&#10;t/vvx7917r0b6xYizrwy/wC+/Hv3Xusn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plV1KsAysCGUi4IPv3XukXkqBqOXUlzBISY2+tv9&#10;pP8AiPx/Uf7H37r3TZ7917r3v3Xuve/de697917r3v3XuuSsyMroSrKQysOCCPoffuvdLXHVy1sP&#10;qsJ47CVf6/7UP8D/ALwf9h7917px9+691737r3Xvfuvde9+691737r3Xvfuvde9+691737r3Xvfu&#10;vde9+691hkQ3EifrX8f1H9Pfuvdc0cOoYf6xH9D/AE9+691z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YpoY543ilXUjixH/ABI/xHv3&#10;XukPW0clHMY35U3Mb/hh/wAVH59+691E9+691737r3Xvfuvde9+691737r3WenqJKaZJoz6lPI/B&#10;B+oP+B9+690uaapjqoVmjPDcEH6gj6g/63v3XupHv3Xuve/de697917r3v3Xuve/de697917r3v3&#10;Xuve/de697917r3v3XusDqY2MqC4P+cUf73/AK/v3XusykMAw5BFx7917rv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Fq6WOshaKTg/V&#10;Htyp/r7917pD1EElNK0Mosy/7Yg/Qj+oPv3XusPv3Xuve/de697917r3v3Xuve/de6cMdXNRTXNz&#10;C9hKg/3gj/Ef7z9P9b3XulsrK6q6MGVgGVgbgg+/de65e/de697917r3v3Xuve/de697917r3v3X&#10;uve/de697917r3v3Xuve/de6j/5hr/7qY8/7ST/xB9+691I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035CgSti4ssyA+N/+iT/&#10;AIH/AHj37r3SJdGjdkdSroxVlP4I9+691x9+691737r3Xvfuvde9+691737r3T7iMh4mFLM37Tn9&#10;pif0k/j/AFmP+2P+uffuvdKv37r3Xvfuvde9+691737r3Xvfuvde9+691737r3Xvfuvde9+69173&#10;7r3XRAIIIuDwR7917rApMTeNuUJ/bY/70ffuvdSP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M2Vx33KGeEf5Qi8gf2wPx/wYfj/&#10;AG3v3XukgRbg8EcEH37r3Xvfuvde9+691737r3Xvfuvde9+690rMRkPOgppifMi+hj/aUf8ARQ/3&#10;kf7H37r3T57917r3v3Xuve/de697917r3v3Xuve/de697917r3v3Xuve/de697917ri6B1Kt9D79&#10;17rHG5B8Un6h+lv6j/ivv3Xus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k5l8dfVVwLz9Z0Uf8nD/if9v/AF9+690mvfuvde9+&#10;691737r3Xvfuvde9+691yR2jdXRirowZWH4I9+690t8fWrWwhuBKlllT/H+o/wAD/wAa9+691P8A&#10;fuvde9+691737r3Xvfuvde9+691737r3Xvfuvde9+691737r3XvfuvdY5E1j62ZeVb+h9+6911HJ&#10;qurCzrww/wCJH+Hv3Xusv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kllsd9uxqIV/Yc+tR/YJ/6JP4/p9P6e/de6ZPfuvde9+69&#10;1737r3Xvfuvde9+691IpamSkmWaM8jhl/DA/UH/X9+690uqeeOpiSaI3Vx9PyD+Qf8R7917rN791&#10;7r3v3Xuve/de697917r3v3Xuve/de697917r3v3Xuve/de697917rFIhPrTiRfp/iP6H37r3XJHD&#10;rccH6MD+D7917rn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4squrIwDKwIZTzcH37r3SLyNA1FLdbtA5/bY/j/aT/iP95Hv3Xum337r3&#10;Xvfuvde9+691737r3XvfuvdOWNrzRy2e5gksJF+tv9qA/qPz/Uf7D37r3S1VgwDKQVYBlI/IP09+&#10;69137917r3v3Xuve/de697917r3v3Xuve/de697917r3v3Xuve/de697917rA6lG8qc8fuL/AFA/&#10;P+uPfuvdZlYMAym4Pv3Xuu/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WKeGOoieKVdSOLH/iCP8R7917pD1lJJRzGN+VPMb24Yf8AFf6j&#10;37r3UT37r3Xvfuvde9+691737r3XvfuvdKDD5DQRSTN6GP7Dk/Qn+yf8D+P8f9fj3XulR7917r3v&#10;3Xuve/de697917r3v3Xuve/de697917r3v3Xuve/de697917r3v3Xuo5/ZYsLmJj6h/Qn8+/de6k&#10;A35HIPII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FrKSOshMT8N9Y3typ/r/rf19+690h54JKeV4ZRZ0P+wI/BH+B9+691h9+6&#10;91737r3Xvfuvde9+691737r3SvxOQ+5TwzN+/GOCT+sf1/1x+f8Ab/19+6908+/de697917r3v3X&#10;uve/de697917r3v3Xuve/de697917r3v3Xuve/de68QCCDyDwR/r+/de6jqfCwQ/5tv0Mfwf6H37&#10;r3U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TdkaBa2LiyzoD43/r/tJ/wP+8e/de6RTo0bMjqVdSVZTwQR7917rj7917r3v3Xu&#10;ve/de697917rnHI8TrJGxV0IZWH+Hv3XulxQ1iVsIcemRbLKn9D/AIf4H8e/de6m+/de697917r3&#10;v3Xuve/de697917r3v3Xuve/de697917r3v3Xuve/de64sodSrC4Pv3XusUbMp8Un1H6G/qP+K+/&#10;de6z+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ZcrjhUIZ4V/fQepR/bA/6KH4/r9P6e/de6SPv3Xuve/de697917r3v3Xuve/de&#10;6lUlVJSTLLGePo6fhh+R/wAU9+690uYZo54kliOpHFx/xQ/4j8+/de6y+/de697917r3v3Xuve/d&#10;e697917r3v3Xuve/de697917r3v3Xuve/de64SIJFt9COVb+h9+691xjctdH4kX6j+v+I9+691l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0m8vjf1VcC/1M6D/AKGH/E/7f+vv3Xuk37917r3v3Xuve/de697917r3v3XunXF15pJf&#10;HIT9vKw1j/Uk8av+K/4f63v3XulkCCAQQQQCCDe9/fuvdd+/de697917r3v3Xuve/de697917r3v&#10;3Xuve/de697917r3v3Xuve/de6xSRlrMvEi/pP8AxB9+691yjcOt/oQbMp/B9+691z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0&#10;kcrjjTuZ4V/Yc+pR/YJ/6JP4/p9P6e/de6Zffuvde9+691737r3Xvfuvde9+690o8PkLaaOZuCbQ&#10;OT/X+x/xT/bf09+690pffuvde9+691737r3Xvfuvde9+691737r3Xvfuvde9+691737r3Xvfuvde&#10;9+691gkUqfLGPUP1L/Uf8V9+691lVg6hlNwffuvdc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F0WRWR1DIwKsp5BB9+690isjQNRS8X&#10;aByfG/8AT/aT/iP959+6903e/de697917r3v3Xuve/de68DbkcEcgj37r3SyxWQ+6j8Urf5RGOfx&#10;qH+q/wBf+v8Axv37r3Tt7917r3v3Xuve/de697917r3v3Xuve/de697917r3v3Xuve/de697917r&#10;3v3Xuo7DxNrX/Nt+tf6X/I9+691nBBAINwfoffuvdd+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sM8EdRE8Moujj/AGIP4I/xHv3XukPW&#10;UklHM0T8j6xv+GH9f9f+vv3Xuovv3Xuve/de697917r3v3XuskUrwSJLGxV0N1I/330I+vv3Xulz&#10;RVcdZCsq2DDiSO9yp/4ofx7917qX7917r3v3Xuve/de697917r3v3Xuve/de697917r3v3Xuve/d&#10;e697917r3v3Xuo4/YbST+0x9JP8AZJ/H+t7917qR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qJWUkdZCY34YcxvblT/AMU/qPfu&#10;vdIeaGSnleKVdLobH/io/qD7917rF7917r3v3Xuve/de697917qZRVj0cwkW5Q+mRL2uP+Kj8e/d&#10;e6XEUqTRpLG2pHF1P++/I9+691k9+691737r3Xvfuvde9+691737r3Xvfuvde9+691737r3Xvfuv&#10;de9+6910yhgVYXB+vv3XusKMUbxOb/mNj+R/T/X9+691n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025GgWtiuthPGD42/r/tJ/&#10;wP8AvB9+690i2VkZkYFWUkMp4sR7917rj7917r3v3Xuve/de697917p3xeQNLJ4pT/k8h5/2kn8/&#10;639f9v7917pYAggEG4P0Pv3Xuu/fuvde9+691737r3Xvfuvde9+691737r3Xvfuvde9+691737r3&#10;XvfuvdcHQOtjx+QR+D7917rjG5N0fh1/3kf1Hv3Xusv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mTLY77hTUQr++g9aj+2B/wBF&#10;D8f1+n9PfuvdJL37r3Xvfuvde9+691737r3XvfuvdKHE5EpamlN1/wB1k/71/sPx7917pTg35HIP&#10;II9+691737r3Xvfuvde9+691737r3Xvfuvde9+691737r3Xvfuvde9+691737r3WORNYBU2dTdT/&#10;AMR7917r0b6wbizKbMv9D7917rJ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pNZfHW1VcC8fWdFH/Jw/4n/b/wBffuvdJz37r3Xv&#10;fuvde9+691737r3XYJBBBsQbgj/D37r3Ssxtf5Ywrm5TiQf0/wBqH+B/P+P+8+6909g35HIPII9+&#10;691737r3Xvfuvde9+691737r3Xvfuvde9+691737r3Xvfuvde9+691737r3WGRCD5Y/1jgj+o/p/&#10;r+/de6yI4dQw+h9+691y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IvweQeCD7917pIZXHfbOZ4R/k7tyB/YJ/H/AAU/j/be/de6Zvfu&#10;vde9+691737r3XvfuvdZYJnp5VlT6qeQfoQfqD/gffuvdLKkqUkiSVDeFuCPqUb8g/4f8j9+6904&#10;+/de697917r3v3Xuve/de697917r3v3Xuve/de697917r3v3Xuve/de697917qO4MTGRB6T/AJxR&#10;/vY9+691nBDAEG4P0Pv3Xuu/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F0WRGR1DI6lWU/kH37r3SKyFA9FLxdoXJ8b/APRJ/wAR/vPv&#10;3Xum737r3Xvfuvde9+691737r3U6grWo5bkFoZLLNH/Uf1H+I/417917pYRuFCsra6eQBkcc21fT&#10;/Ye/de6le/de697917r3v3Xuve/de697917r3v3Xuve/de697917r3v3Xuve/de697917qPzC3/N&#10;pj/yST/xHv3XupH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sNRBHUxNDKLq3+3BH0I/oR7917pD1dLJRzNFJyPqj24Yf19+691F&#10;9+691737r3Xvfuvde9+69094mvELfazm8Ehshb+yT/0Sf94P+x9+690pQTCdLcxE+lv6f4H/AA9+&#10;691I9+691737r3Xvfuvde9+691737r3Xvfuvde9+691737r3Xvfuvde9+6910QGBBFweCPfuvdYU&#10;JiYRObqf823/ABB9+691n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EraOOshMb8MLmN/yp/wCKH8+/de6Q80MkEjxSrpdDYj/i&#10;R/gffuvdYvfuvde9+691737r3XvfuvdKrEV4nT7Sc3kVbRlv7Sj8f64/3r/W9+6907AmEhWJMRPp&#10;b+n+B9+691I9+691737r3Xvfuvde9+691737r3Xvfuvde9+691737r3Xvfuvde9+691xdA6lT/sD&#10;/T/H37r3WONzcxv+tRwf6j+vv3Xus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mzJUC1kWpABURg+Nvpf8A2k/6/wCP6H/Y+/de&#10;6RjKyMVYFWUkMpFiCPfuvdcffuvde9+691737r3XJWZGV1JVlIKsOLEe/de6WtBWJXwEOB5UAWZP&#10;96Yf4H/eD7917qSpMJCObxk2Rz+P8D/vv+Ne691I9+691737r3Xvfuvde9+691737r3Xvfuvde9+&#10;691737r3Xvfuvde9+691jkTWOOHXlW/x9+6916OTWCCLOvDL/vv6+/de6y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Y8tjvOpq&#10;YF/eQetR/aA/6KH+8j/Ye/de6Sfv3Xuve/de697917r3v3Xus9NUSUsyTRnlTyPwQfqD/gffuvdL&#10;mCaKsgWROUcWIP1BH1B/xHv3XuvKTERG5uh/zbn/AHo+/de6ke/de697917r3v3Xuve/de697917&#10;r3v3Xuve/de697917r3v3Xuve/de6wyIbiRP1r/vI/p7917rmjh1uP8AYj+h9+691z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0&#10;mcvjtJargX0nmdAPp/tQ/wAP6/7f37r3Sd9+691737r3Xvfuvde9+690446uaim9VzDIQJV+v/IQ&#10;/wAR/vPv3Xulp6JUBBDo4BBBvcH6Ee/de6xqzRMI3N1PCP8A8QffuvdZ/fuvde9+691737r3Xvfu&#10;vde9+691737r3Xvfuvde9+691737r3XvfuvdYHBjYyoLg/5xR+bfn/XHv3XusysGAYG4PI9+6913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8Rfg8g8EH37r3SPymONK5miH+TufoP7BP4/1v6f7b37r3TP7917r3v3Xuve/de697917p+w+&#10;Q8TClmb9tz+0x/sk/j/WP+8H/X9+690qWUMCrC4Pv3XusKsY2Ebm4P6HP+9H/H37r3Wf37r3Xvfu&#10;vde9+691737r3Xvfuvde9+691737r3Xvfuvde9+691737r3Uc/sNcf5pjyP9ST/xHv3XupH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uEiJKjRuoZHBVlP+Pv3XukVkKF6KW3LQuSYn/wBb8H/Ef7z7917pv9+691737r3Xvfuvde9+&#10;690rcTkPuEFPM376D0Mf7Sj/AKKH+9c/19+6908squpVhcH37r3WJWaNhHIbg/of+v8Agf8AH37r&#10;3Wf37r3Xvfuvde9+691737r3Xvfuvde9+691737r3Xvfuvde9+6910QCCCLg/Ue/de6wKTE3jYko&#10;f82x/H+B9+691I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hqKeOpiaGUXVvofyD+CP8R7917pDVdLJSTNFIP8AFHA4YH6Ef776&#10;+/de6je/de697917r3v3XuuaO0brIjFXRgysP6j37r3S3oK1a2HV9JUssqf0P9R/gffuvdTGVXUq&#10;wuD7917rEjMjeKQ/8s3/AK/4f6/++/1/de6z+/de697917r3v3Xuve/de697917r3v3Xuve/de69&#10;7917r3v3XuuLKHUq30Pv3XuscbFT4nPqH6W/qP8Aivv3Xus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odbRx1sJjb0uOY5LXsf&#10;+KH8j37r3SHlikgkaKVSrobEH/fcg+/de6x+/de697917r3v3XupNJVSUkyzR/jh1/DA/UH37r3S&#10;6gnjqIkmiN0cX/1v6g/4g+/de65uiupVhx7917rEjsreKT6/2H/r/wAb/wB9/r+691n9+691737r&#10;3Xvfuvde9+691737r3Xvfuvde9+691737r3XvfuvdY5Iw4H4YG6t/Q+/de66jctdW4deGH/E/wCx&#10;9+691l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015PHisj1IAKiMeg/TUP9Sf8AiP8AH37r3SMZWRirAqykqykWII9+69117917&#10;r3v3Xuve/de6c8ZXmjl0uSYJD+4PrY/6of8AE/4f7D37r3S0BDAMpBVgCCDe4Pv3XuuLorrY/wCw&#10;P9PfuvdcEdlbxyfq/st/X/jfv3Xus3v3Xuve/de697917r3v3Xuve/de697917r3v3Xuve/de697&#10;917rFIhNnTiRfp/j/h7917rlG4dbjg/Rh/Q+/de65+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YstjvODUwL+8o/cQf2gPyP9qH&#10;+8+/de6Snv3Xuve/de697917r3v3XulDh8hoK0kzekm0Ln8E/wBk/wCB/H+29+690p/fuvdcHRXW&#10;x/2B/p7917rgjkHxyfq/st/qh/xX37r3Wb37r3Xvfuvde9+691737r3Xvfuvde9+691737r3Xvfu&#10;vde9+691gkUq3lQXP9tf6j/io9+691lVg6hlNwffuvdc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JjL43QWq4F9BN5kA+hP9of&#10;4H8/0+v0+nuvdJ737r3Xvfuvde9+691737r3SwxWQ+6j8Mp/fjX6n+0o/P8Arj8/7f37r3Tx7917&#10;rg6B1sePyCPwffuvdcEcg+OThx9D+CP+K+/de6ze/de697917r3v3Xuve/de697917r3v3Xuve/d&#10;e697917r3v3Xuo5HhYuP82x9a/0J/I9+691IBvyOQeQR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ogEEEAgixB5+vv3XukflMc&#10;aV/LED9vI3H50k/j/W/p/tvfuvdNHv3Xuve/de697917rnHI8MiSxsVdDqUj37r3S5oaxKyESLYO&#10;thKn9D/xQ/j37r3Uz37r3XB0Dix4I5BH1B9+691wjc6vHJ+sfQ/1H9ffuvdZvfuvde9+691737r3&#10;Xvfuvde9+691737r3Xvfuvde9+6914gEEHkHgj/X9+691HBMLBD/AJtj6GP4P9D7917qR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hJGkqNHIoZHGllPv3XukTX0L0UunlonuYn/4g/wCI/wCN+/de6ge/de697917r3v3XupdHVyU&#10;cyypyP0yJ/Uf0/1/6e/de6XMM0c8aSxtqRxcH/iD/iPfuvdZPfuvdcJIxILHgjlWH1B9+691wjkN&#10;/HJxIP8AbEf1H++/417r3Wb37r3Xvfuvde9+691737r3Xvfuvde9+691737r3XvfuvdcWUOpVhcH&#10;37r3WKNireJzc/2G/qP+Kj37r3Wf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WCop46qJoZRdW+hH1BH0I/x9+690h6qmkpJmhkH&#10;05Vh9GB+hHv3Xuo3v3Xuve/de697917p2xeQ+0k8chP28h9X+0n/AFQ/w/r/AMa9+690sgQQCDcH&#10;kEc/X37r3XvfuvdY5IxIP6MOVYfj37r3XUchJ0PxIP8Aef8AEe/de6y+/de697917r3v3Xuve/de&#10;697917r3v3Xuve/de697917rhIgkW30P1U/0I9+691xjcm6PxIv1/wAf8R7917rL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qFX&#10;USVsJRrCRbmJ/wCh/wCKH8+/de6REsTwyNFIpV0NmB/330Pv3Xusfv3Xuve/de697917pSYfIfpo&#10;5m/wgc/9CH/iP9t/T37r3Sk9+691737r3WOSMOP6MOVYfj37r3XUbk3R+JF+o/r/AIj37r3WX37r&#10;3Xvfuvde9+691737r3Xvfuvde9+691737r3XvfuvdYpELWZTZ0uVP/Ee/de65RuHF7WYGzL/AEI9&#10;+691z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015PHisj1xgCojHpP01D/Un/iPfuvdIxlKkqwKspIIIsQR7917rr37r3Xvfuvd&#10;dgkEEEgg3BHH09+690scXkPu4/HIR9xGPV/tQ/1Q/wAf6/8AG/fuvdO3v3Xuve/de6xyJrFwbOvK&#10;t/T/AI17917rqOTVdWGmRfqP6/4j37r3WX37r3Xvfuvde9+691737r3Xvfuvde9+691737r3Xvfu&#10;vdYZFZT5Y/1Aepf6j/io9+691kVg6hl+h9+691y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0w5bG+YGqgX91R+6gH6gPyP9qH+8&#10;j37r3SV9+691737r3XvfuvdZIZZIJElibS6G4P8AxB/wPv3Xul1R1cdZCJU4P0kT8qf6f639Pfuv&#10;dSvfuvde9+691jkj12IOl1/S3++/Hv3Xuuo5NV1YaZF+o/r/AIj37r3WX37r3Xvfuvde9+691737&#10;r3Xvfuvde9+691737r3XvfuvdR2BibyKLo3+cUfj/Ee/de6zgggEG4P0Pv3Xuu/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JfL4&#10;3xlquBfQTeZAPoT/AGh/gfz/AE/1vp7r3Sf9+691737r3XvfuvdTKGseimEi3KNZZU/qP+Kj8e/d&#10;e6XMciTRpLGwZHGpSPfuvdc/fuvde9+691ikj12IOl15Vv8AiD/h7917ruOTXdWGmRf1L/xI/wAP&#10;fuvdZPfuvde9+691737r3Xvfuvde9+691737r3Xvfuvde9+691HH7DWP+aY8H/Uk/j/W9+691I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0QCCCAQQQQRe9/fuvdI7KY80j+SME08h4/Ok/wCpP+H9PfuvdNPv3Xuve/de697917p4&#10;xWQ+2kEMp/Ykb6n+yT+f9Y/n/b+/de6WHv3Xuve/de697917rFJHqsynTIv6W/4g+/de67jk1ggj&#10;S68Mv++/Hv3Xusnv3Xuve/de697917r3v3Xuve/de697917r3v3XuumUMCpFweD7917rCjGNhE/0&#10;/wB1t/X/AA/1x7917rP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cJY0mjaORQyOCGB/wB99ffuvdIiuonopihu&#10;0bXMUn9R/Q/4j8/7f37r3UH37r3XvfuvdZ6aokpZVmiNmXgj8EH6g/4H37r3S6pqiOqhSaM8N9R+&#10;QR9Qf8R7917rP7917r3v3Xuve/de697917rC6MG8kf6v7S/1H/Fffuvdc0dXW4/2I/p7917rn791&#10;7r3v3Xuve/de697917r3v3Xuve/de6xyR6wLcOvKt/T37r3Xo31ghhZ14Ye/de6y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j1&#10;VNHVwtDIODyrflT+CPfuvdIapp5KWVoZRyv0I+hH4I/wPv3XusHv3Xuve/de6cMdXNRTXNzDIQJV&#10;/wCih/iP959+690tlZXVXUhlYAqw5uD7917rl7917r3v3Xuve/de697917rC6MreSP8AV/aX+v8A&#10;xv37r3XNHWRdS/7Ef09+691z9+691737r3Xvfuvde9+691737r3XvfuvdYZEJtInEi/7yP6H37r3&#10;XNHDrccfgg/g+/de65+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g19ElbDpNllS5if+h/of8D+f9v7917pESRvE7RyKVdDZgffu&#10;vdcPfuvde9+690+4fIeFhSzN+05/aYn9JP4/1j/vB/1/fuvdKv37r3Xvfuvde9+691737r3Xvfuv&#10;dYHRkYyRjn+2n9f+N/77/X917rKjq6hlPHv3XuuXv3Xuve/de697917r3v3Xuve/de697917rA6m&#10;NjKnIP8AnFH5/wAf9f37r3WZWDAMpuD9Pfuvdd+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acpjhVp5YgBURjj8agPwf8f6e/de&#10;6RxBBIIIIJBBFrW9+69117917r3v3XulbiMh50+2mb96Mehj/aUf8SP95HP9ffuvdPfv3Xuve/de&#10;697917r3v3Xuve/de6wMhjbyRjg/rQfn/Ef4+/de6yqyuoZTcH37r3XL37r3Xvfuvde9+691737r&#10;3Xvfuvde9+691HP7DXH+aY+ofXST+f8AW9+691I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SIyv8AwOn/AM39V/zf+t+f&#10;9q/r7917pu9+691737r3Umj/AOBdP+v/AD0f+b+v1/Hv3Xul/wC/de697917r3v3Xuve/de69791&#10;7r3v3Xuo0P8AnJf9f+z+n/kfv3XupPv3Xuve/de697917r3v3Xuve/de697917ri/wChv0/pP6vp&#10;/sffuvdcIP8ANL+r/kL/AH309+691l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5" o:spid="_x0000_s1028" type="#_x0000_t75" style="position:absolute;width:75342;height:10656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+Ze3nAAAAA2gAAAA8AAABkcnMvZG93bnJldi54bWxEj82KwkAQhO+C7zC0sDedKKxIdBQRBEFd&#10;WH/uTaZNgpmemGk1vv2OIOyxqKqvqNmidZV6UBNKzwaGgwQUceZtybmB03Hdn4AKgmyx8kwGXhRg&#10;Me92Zpha/+RfehwkVxHCIUUDhUidah2yghyGga+Jo3fxjUOJssm1bfAZ4a7SoyQZa4clx4UCa1oV&#10;lF0Pd2dg70TK21n/8K0+jZPtanL0550xX712OQUl1Mp/+NPeWAPf8L4Sb4Ce/wE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T5l7ecAAAADaAAAADwAAAAAAAAAAAAAAAACfAgAA&#10;ZHJzL2Rvd25yZXYueG1sUEsFBgAAAAAEAAQA9wAAAIwDAAAAAA==&#10;">
                <v:imagedata r:id="rId3" o:title=""/>
                <v:path arrowok="t"/>
              </v:shape>
              <v:shape id="Grafik 8" o:spid="_x0000_s1029" type="#_x0000_t75" style="position:absolute;left:63199;top:6381;width:4466;height:444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bOryLBAAAA2gAAAA8AAABkcnMvZG93bnJldi54bWxET02LwjAQvQv+hzCCF9HUHkSqUURd8LLo&#10;6nrwNjRjW20mJclq119vDgt7fLzv+bI1tXiQ85VlBeNRAoI4t7riQsH36WM4BeEDssbaMin4JQ/L&#10;Rbczx0zbJ3/R4xgKEUPYZ6igDKHJpPR5SQb9yDbEkbtaZzBE6AqpHT5juKllmiQTabDi2FBiQ+uS&#10;8vvxxyjY3+r088yn82WatoftoHpdN+6lVL/XrmYgArXhX/zn3mkFcWu8Em+AXLw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FbOryLBAAAA2gAAAA8AAAAAAAAAAAAAAAAAnwIA&#10;AGRycy9kb3ducmV2LnhtbFBLBQYAAAAABAAEAPcAAACNAwAAAAA=&#10;">
                <v:imagedata r:id="rId4" o:title=""/>
                <v:path arrowok="t"/>
              </v:shape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30" type="#_x0000_t202" style="position:absolute;left:35242;top:102108;width:37148;height:26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c/WcMA&#10;AADaAAAADwAAAGRycy9kb3ducmV2LnhtbESPQWvCQBSE70L/w/IK3sxuxUoT3YRSETy1aKvg7ZF9&#10;JqHZtyG7mvjvu4VCj8PMfMOsi9G24ka9bxxreEoUCOLSmYYrDV+f29kLCB+QDbaOScOdPBT5w2SN&#10;mXED7+l2CJWIEPYZaqhD6DIpfVmTRZ+4jjh6F9dbDFH2lTQ9DhFuWzlXaiktNhwXauzoraby+3C1&#10;Go7vl/NpoT6qjX3uBjcqyTaVWk8fx9cViEBj+A//tXdGQwq/V+INkPk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Dc/WcMAAADaAAAADwAAAAAAAAAAAAAAAACYAgAAZHJzL2Rv&#10;d25yZXYueG1sUEsFBgAAAAAEAAQA9QAAAIgDAAAAAA==&#10;" filled="f" stroked="f">
                <v:textbox>
                  <w:txbxContent>
                    <w:p w:rsidR="00F4733E" w:rsidRPr="00BD7782" w:rsidRDefault="00F4733E" w:rsidP="00F4733E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right"/>
                        <w:textAlignment w:val="center"/>
                        <w:rPr>
                          <w:rFonts w:ascii="Effra Medium" w:hAnsi="Effra Medium" w:cs="Effra Medium"/>
                          <w:color w:val="E30513"/>
                          <w:sz w:val="18"/>
                          <w:szCs w:val="18"/>
                          <w:lang w:val="de-DE"/>
                        </w:rPr>
                      </w:pPr>
                      <w:r w:rsidRPr="00BD7782">
                        <w:rPr>
                          <w:rFonts w:ascii="Effra Light" w:hAnsi="Effra Light" w:cs="Effra"/>
                          <w:color w:val="808080" w:themeColor="background1" w:themeShade="80"/>
                          <w:sz w:val="18"/>
                          <w:szCs w:val="18"/>
                          <w:lang w:val="de-DE"/>
                        </w:rPr>
                        <w:t>Wir lieben es zu planen. Wir l(i)eben es zu tun.</w:t>
                      </w:r>
                      <w:r w:rsidRPr="00BD7782">
                        <w:rPr>
                          <w:rFonts w:ascii="Effra" w:hAnsi="Effra" w:cs="Effra"/>
                          <w:color w:val="808080" w:themeColor="background1" w:themeShade="80"/>
                          <w:sz w:val="18"/>
                          <w:szCs w:val="18"/>
                          <w:lang w:val="de-DE"/>
                        </w:rPr>
                        <w:t xml:space="preserve"> </w:t>
                      </w:r>
                      <w:r w:rsidRPr="00BD7782">
                        <w:rPr>
                          <w:rFonts w:ascii="Effra Medium" w:hAnsi="Effra Medium" w:cs="Effra Medium"/>
                          <w:color w:val="E30513"/>
                          <w:sz w:val="18"/>
                          <w:szCs w:val="18"/>
                          <w:lang w:val="de-DE"/>
                        </w:rPr>
                        <w:t>www.xgx.at</w:t>
                      </w:r>
                    </w:p>
                    <w:p w:rsidR="00F4733E" w:rsidRPr="00CE535F" w:rsidRDefault="00F4733E" w:rsidP="00F4733E">
                      <w:pPr>
                        <w:rPr>
                          <w:rFonts w:ascii="Effra Light" w:hAnsi="Effra Light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  <w10:wrap anchory="page"/>
            </v:group>
          </w:pict>
        </mc:Fallback>
      </mc:AlternateContent>
    </w:r>
    <w:r w:rsidR="00C321F9" w:rsidRPr="00402291">
      <w:rPr>
        <w:rFonts w:ascii="Effra Light" w:hAnsi="Effra Light"/>
        <w:color w:val="7F7F7F" w:themeColor="text1" w:themeTint="80"/>
        <w:lang w:val="de-DE"/>
      </w:rPr>
      <w:t xml:space="preserve">Seite </w:t>
    </w:r>
    <w:r w:rsidR="00C321F9" w:rsidRPr="00402291">
      <w:rPr>
        <w:rFonts w:ascii="Effra Light" w:hAnsi="Effra Light"/>
        <w:b/>
        <w:bCs/>
        <w:color w:val="7F7F7F" w:themeColor="text1" w:themeTint="80"/>
      </w:rPr>
      <w:fldChar w:fldCharType="begin"/>
    </w:r>
    <w:r w:rsidR="00C321F9" w:rsidRPr="00402291">
      <w:rPr>
        <w:rFonts w:ascii="Effra Light" w:hAnsi="Effra Light"/>
        <w:b/>
        <w:bCs/>
        <w:color w:val="7F7F7F" w:themeColor="text1" w:themeTint="80"/>
      </w:rPr>
      <w:instrText>PAGE  \* Arabic  \* MERGEFORMAT</w:instrText>
    </w:r>
    <w:r w:rsidR="00C321F9" w:rsidRPr="00402291">
      <w:rPr>
        <w:rFonts w:ascii="Effra Light" w:hAnsi="Effra Light"/>
        <w:b/>
        <w:bCs/>
        <w:color w:val="7F7F7F" w:themeColor="text1" w:themeTint="80"/>
      </w:rPr>
      <w:fldChar w:fldCharType="separate"/>
    </w:r>
    <w:r w:rsidR="004D1477" w:rsidRPr="004D1477">
      <w:rPr>
        <w:rFonts w:ascii="Effra Light" w:hAnsi="Effra Light"/>
        <w:b/>
        <w:bCs/>
        <w:noProof/>
        <w:color w:val="7F7F7F" w:themeColor="text1" w:themeTint="80"/>
        <w:lang w:val="de-DE"/>
      </w:rPr>
      <w:t>3</w:t>
    </w:r>
    <w:r w:rsidR="00C321F9" w:rsidRPr="00402291">
      <w:rPr>
        <w:rFonts w:ascii="Effra Light" w:hAnsi="Effra Light"/>
        <w:b/>
        <w:bCs/>
        <w:color w:val="7F7F7F" w:themeColor="text1" w:themeTint="80"/>
      </w:rPr>
      <w:fldChar w:fldCharType="end"/>
    </w:r>
    <w:r w:rsidR="00C321F9" w:rsidRPr="00402291">
      <w:rPr>
        <w:rFonts w:ascii="Effra Light" w:hAnsi="Effra Light"/>
        <w:color w:val="7F7F7F" w:themeColor="text1" w:themeTint="80"/>
        <w:lang w:val="de-DE"/>
      </w:rPr>
      <w:t xml:space="preserve"> von </w:t>
    </w:r>
    <w:r w:rsidR="00C321F9" w:rsidRPr="00402291">
      <w:rPr>
        <w:rFonts w:ascii="Effra Light" w:hAnsi="Effra Light"/>
        <w:b/>
        <w:bCs/>
        <w:color w:val="7F7F7F" w:themeColor="text1" w:themeTint="80"/>
      </w:rPr>
      <w:fldChar w:fldCharType="begin"/>
    </w:r>
    <w:r w:rsidR="00C321F9" w:rsidRPr="00402291">
      <w:rPr>
        <w:rFonts w:ascii="Effra Light" w:hAnsi="Effra Light"/>
        <w:b/>
        <w:bCs/>
        <w:color w:val="7F7F7F" w:themeColor="text1" w:themeTint="80"/>
      </w:rPr>
      <w:instrText>NUMPAGES  \* Arabic  \* MERGEFORMAT</w:instrText>
    </w:r>
    <w:r w:rsidR="00C321F9" w:rsidRPr="00402291">
      <w:rPr>
        <w:rFonts w:ascii="Effra Light" w:hAnsi="Effra Light"/>
        <w:b/>
        <w:bCs/>
        <w:color w:val="7F7F7F" w:themeColor="text1" w:themeTint="80"/>
      </w:rPr>
      <w:fldChar w:fldCharType="separate"/>
    </w:r>
    <w:r w:rsidR="004D1477" w:rsidRPr="004D1477">
      <w:rPr>
        <w:rFonts w:ascii="Effra Light" w:hAnsi="Effra Light"/>
        <w:b/>
        <w:bCs/>
        <w:noProof/>
        <w:color w:val="7F7F7F" w:themeColor="text1" w:themeTint="80"/>
        <w:lang w:val="de-DE"/>
      </w:rPr>
      <w:t>4</w:t>
    </w:r>
    <w:r w:rsidR="00C321F9" w:rsidRPr="00402291">
      <w:rPr>
        <w:rFonts w:ascii="Effra Light" w:hAnsi="Effra Light"/>
        <w:b/>
        <w:bCs/>
        <w:color w:val="7F7F7F" w:themeColor="text1" w:themeTint="80"/>
      </w:rPr>
      <w:fldChar w:fldCharType="end"/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4733E" w:rsidRPr="00D33225" w:rsidRDefault="00F4733E" w:rsidP="002D6BE3">
    <w:pPr>
      <w:pStyle w:val="EinfAbs"/>
      <w:tabs>
        <w:tab w:val="left" w:pos="6663"/>
      </w:tabs>
      <w:rPr>
        <w:rFonts w:ascii="Effra Light" w:hAnsi="Effra Light"/>
        <w:color w:val="000000" w:themeColor="text1"/>
      </w:rPr>
    </w:pPr>
    <w:r>
      <w:rPr>
        <w:noProof/>
        <w:lang w:val="de-AT" w:eastAsia="de-AT"/>
      </w:rPr>
      <mc:AlternateContent>
        <mc:Choice Requires="wpg">
          <w:drawing>
            <wp:anchor distT="0" distB="0" distL="114300" distR="114300" simplePos="0" relativeHeight="251663360" behindDoc="1" locked="0" layoutInCell="1" allowOverlap="1" wp14:anchorId="10C2F70B" wp14:editId="228C209D">
              <wp:simplePos x="0" y="0"/>
              <wp:positionH relativeFrom="column">
                <wp:posOffset>-890270</wp:posOffset>
              </wp:positionH>
              <wp:positionV relativeFrom="page">
                <wp:posOffset>19050</wp:posOffset>
              </wp:positionV>
              <wp:extent cx="7534275" cy="10656570"/>
              <wp:effectExtent l="0" t="0" r="9525" b="0"/>
              <wp:wrapNone/>
              <wp:docPr id="2" name="Gruppieren 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34275" cy="10656570"/>
                        <a:chOff x="0" y="0"/>
                        <a:chExt cx="7534275" cy="10656570"/>
                      </a:xfrm>
                    </wpg:grpSpPr>
                    <pic:pic xmlns:pic="http://schemas.openxmlformats.org/drawingml/2006/picture">
                      <pic:nvPicPr>
                        <pic:cNvPr id="21" name="Grafik 21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534275" cy="10656570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1" name="Textfeld 2"/>
                      <wps:cNvSpPr txBox="1">
                        <a:spLocks noChangeArrowheads="1"/>
                      </wps:cNvSpPr>
                      <wps:spPr bwMode="auto">
                        <a:xfrm>
                          <a:off x="5019675" y="695325"/>
                          <a:ext cx="2362200" cy="5715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4733E" w:rsidRPr="00CE535F" w:rsidRDefault="00F4733E" w:rsidP="00F4733E">
                            <w:pPr>
                              <w:rPr>
                                <w:rFonts w:ascii="Effra Light" w:hAnsi="Effra Light"/>
                                <w:sz w:val="56"/>
                                <w:szCs w:val="56"/>
                              </w:rPr>
                            </w:pPr>
                            <w:r w:rsidRPr="00CE535F">
                              <w:rPr>
                                <w:rFonts w:ascii="Effra Light" w:hAnsi="Effra Light"/>
                                <w:sz w:val="56"/>
                                <w:szCs w:val="56"/>
                              </w:rPr>
                              <w:t>XEROGRAFIX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  <wps:wsp>
                      <wps:cNvPr id="4" name="Textfeld 2"/>
                      <wps:cNvSpPr txBox="1">
                        <a:spLocks noChangeArrowheads="1"/>
                      </wps:cNvSpPr>
                      <wps:spPr bwMode="auto">
                        <a:xfrm>
                          <a:off x="5010150" y="1076325"/>
                          <a:ext cx="1819275" cy="2286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4733E" w:rsidRPr="00CE535F" w:rsidRDefault="00F4733E" w:rsidP="00F4733E">
                            <w:pPr>
                              <w:rPr>
                                <w:rFonts w:ascii="Effra Light" w:hAnsi="Effra Light"/>
                                <w:sz w:val="18"/>
                                <w:szCs w:val="18"/>
                              </w:rPr>
                            </w:pPr>
                            <w:r w:rsidRPr="00CE535F">
                              <w:rPr>
                                <w:rFonts w:ascii="Effra Light" w:hAnsi="Effra Light"/>
                                <w:sz w:val="18"/>
                                <w:szCs w:val="18"/>
                              </w:rPr>
                              <w:t>ONLINE  DESIGN  AGENCY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22" name="Grafik 22"/>
                        <pic:cNvPicPr>
                          <a:picLocks noChangeAspect="1"/>
                        </pic:cNvPicPr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4333875" y="638175"/>
                          <a:ext cx="699135" cy="695325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7" name="Textfeld 2"/>
                      <wps:cNvSpPr txBox="1">
                        <a:spLocks noChangeArrowheads="1"/>
                      </wps:cNvSpPr>
                      <wps:spPr bwMode="auto">
                        <a:xfrm>
                          <a:off x="3524250" y="10210800"/>
                          <a:ext cx="3714750" cy="266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4733E" w:rsidRPr="00BD7782" w:rsidRDefault="00F4733E" w:rsidP="00F4733E">
                            <w:pPr>
                              <w:autoSpaceDE w:val="0"/>
                              <w:autoSpaceDN w:val="0"/>
                              <w:adjustRightInd w:val="0"/>
                              <w:spacing w:after="0" w:line="288" w:lineRule="auto"/>
                              <w:jc w:val="right"/>
                              <w:textAlignment w:val="center"/>
                              <w:rPr>
                                <w:rFonts w:ascii="Effra Medium" w:hAnsi="Effra Medium" w:cs="Effra Medium"/>
                                <w:color w:val="E30513"/>
                                <w:sz w:val="18"/>
                                <w:szCs w:val="18"/>
                                <w:lang w:val="de-DE"/>
                              </w:rPr>
                            </w:pPr>
                            <w:r w:rsidRPr="00BD7782">
                              <w:rPr>
                                <w:rFonts w:ascii="Effra Light" w:hAnsi="Effra Light" w:cs="Effra"/>
                                <w:color w:val="808080" w:themeColor="background1" w:themeShade="80"/>
                                <w:sz w:val="18"/>
                                <w:szCs w:val="18"/>
                                <w:lang w:val="de-DE"/>
                              </w:rPr>
                              <w:t>Wir lieben es zu planen. Wir l(i)eben es zu tun.</w:t>
                            </w:r>
                            <w:r w:rsidRPr="00BD7782">
                              <w:rPr>
                                <w:rFonts w:ascii="Effra" w:hAnsi="Effra" w:cs="Effra"/>
                                <w:color w:val="808080" w:themeColor="background1" w:themeShade="80"/>
                                <w:sz w:val="18"/>
                                <w:szCs w:val="18"/>
                                <w:lang w:val="de-DE"/>
                              </w:rPr>
                              <w:t xml:space="preserve"> </w:t>
                            </w:r>
                            <w:r w:rsidRPr="00BD7782">
                              <w:rPr>
                                <w:rFonts w:ascii="Effra Medium" w:hAnsi="Effra Medium" w:cs="Effra Medium"/>
                                <w:color w:val="E30513"/>
                                <w:sz w:val="18"/>
                                <w:szCs w:val="18"/>
                                <w:lang w:val="de-DE"/>
                              </w:rPr>
                              <w:t>www.xgx.at</w:t>
                            </w:r>
                          </w:p>
                          <w:p w:rsidR="00F4733E" w:rsidRPr="00CE535F" w:rsidRDefault="00F4733E" w:rsidP="00F4733E">
                            <w:pPr>
                              <w:rPr>
                                <w:rFonts w:ascii="Effra Light" w:hAnsi="Effra Light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wpg:wgp>
                </a:graphicData>
              </a:graphic>
            </wp:anchor>
          </w:drawing>
        </mc:Choice>
        <mc:Fallback>
          <w:pict>
            <v:group w14:anchorId="10C2F70B" id="Gruppieren 2" o:spid="_x0000_s1031" style="position:absolute;margin-left:-70.1pt;margin-top:1.5pt;width:593.25pt;height:839.1pt;z-index:-251653120;mso-position-vertical-relative:page" coordsize="75342,106565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YE/ccyH9C3WMf72ffuv&#10;dZ/fuvde9+691737r3XvfuvddEgAkkAAEkk2tb37r3SIyVaayclbiGO6xL/vbf67f71b37r3Tf79&#10;17r3v3Xuve/de697917r3v3Xuve/de697917r3v3Xuve/de697917r3v3Xuve/de697917r3v3Xu&#10;ve/de697917r3v3XuskUTzSLFGpZ3NlA9+690t6GjSihCLYyNYyv/U/8UH49+691N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WCUliIV+rcuR+F/437917rMAAAALAcAe/de679+691737r3&#10;Xvfuvde9+690ns1XaV+zib1NYzkfgfUL/sfz/hx+ffuvdJj37r3Xvfuvde9+691737r3Xvfuvde9&#10;+691737r3Xvfuvde9+691737r3Xvfuvde9+691737r3Xvfuvde9+691737r3XvfuvddgEkAAkkgA&#10;AXvf37r3SyxePFJH5JADUSAavzpH+pH/ABPv3XunX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cXcIpY/j8e/de64RoQCzfrflv8Ain+w9+691l9+691737r3Xvfuvde9+691Cr6xaOBpDYyN&#10;dYlP5J/4gfU/7b8+/de6Qzu0jM7sWdyWZj+Sffuvdcffuvde9+691737r3Xvfuvde9+691737r3X&#10;vfuvde9+691737r3Xvfuvde9+691737r3Xvfuvde9+691737r3Xvfuvde9+690qMRjtAWrnX1nmF&#10;CPoD/aP+J/H+3/1vde6UH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B/nZL/wC6&#10;4zYf4n/jXv3Xus/v3Xuve/de697917r3v3XuumZUVnYhVVSzMeLBeSffuvdIavrGrKhn5Ea3WFf6&#10;Afk/4n6n/bfj37r3UH37r3Xvfuvde9+691737r3Xvfuvde9+691737r3Xvfuvde9+691737r3Xvf&#10;uvde9+691737r3Xvfuvde9+691737r3XvfuvdPmJx3nYVMy/sofQp/tEf9Ej/eT/ALH37r3Ss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YZWPEafrfi/8AQfk+/de6yKoRQo+gHv3X&#10;uuXv3Xuve/de697917r3v3Xuk1mq65+ziY2BBnYH/bL/ALD6n/bf19+690nPfuvde9+691737r3X&#10;vfuvde9+691737r3Xvfuvde9+691737r3Xvfuvde9+691737r3Xvfuvde9+691737r3Xvfuvde9+&#10;690446gatlu1xAhHkb6X/wBpH+J/3j37r3S1VVRVRQFVQAqjiwHv3XuuX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6Zgqlj9B9ffuvdYogTeVv1P9B/Qfge/de6ze/de697917r3v3Xuve/d&#10;e6b8jWijgLAjzSXWEfXn8n/WX/e7D8+/de6RBJYlmJLMSSSb3J9+69117917r3v3Xuve/de69791&#10;7r3v3Xuve/de697917r3v3Xuve/de697917r3v3Xuve/de697917r3v3Xuve/de697917qVSUslZ&#10;MsUfA+rvbhR/X37r3S4ggjp4khiFkQf7En8k/wCJ9+691m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YG/dk0f2EN2P9SPx7917rP7917r3v3Xuve/de697917rhI6xo0jkKiKWYn+g&#10;9+690ha2resnaVrhf0xp/RR/xJ+p/wAffuvdRPfuvde9+691737r3Xvfuvde9+691737r3Xvfuvd&#10;e9+691737r3Xvfuvde9+691737r3Xvfuvde9+691737r3XvfuvdZIopJ5FiiUs7mwA/33AHv3Xul&#10;xRUcdFCI19TtYySWtc/8UH49+691M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Y&#10;5XKrZf1v6UH/ABP+w9+6913GgRQo/wBcn+pPv3Xuufv3Xuve/de697917r3v3Xuktmq7yP8AaRn0&#10;RteYj8sPx/rL/vf+t7917pg9+691737r3Xvfuvde9+691737r3Xvfuvde9+691737r3Xvfuvde9+&#10;691737r3Xvfuvde9+691737r3Xvfuvde9+6912AWIVQSzEAAC9yffuvdLPGY8UceuQA1Eg9R+ukf&#10;6kf8T/xr37r3Tp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8SACTwByT/re/de6&#10;wRguxmYfXiMH8D/jfv3Xus/v3Xuve/de697917r3v3Xum3J1opICEP78t1jH9P6t/sPx/j/sffuv&#10;dIkm/J5J5JPv3Xuve/de697917r3v3Xuve/de697917r3v3Xuve/de697917r3v3Xuve/de69791&#10;7r3v3Xuve/de697917r3v3Xuve/de6VOIx3jC1c6/uMLwof7IP8AaP8AiR/th/j9Pde6f/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YJD5HEQ+gs0h/w/p/sffuvdZ/fuvde9&#10;+691737r3XvfuvdY5ZUgjeWQ6UjUsx/335P49+690hKqperneZ+L8Ko/AH0Hv3Xuo3v3Xuve/de6&#10;97917r3v3Xuve/de697917r3v3Xuve/de697917r3v3Xuve/de697917r3v3Xuve/de697917r3v&#10;3Xun3EY7zMKmdf2lP7aH+0R+f+Cj/eT7917pV+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4SP41v9SeFH9SffuvddRpoXnlmOpz/iffuvdZPfuvde9+691737r3XvfuvdJLM1&#10;3nl+2jP7ULesj+03/FF+n+vf/D37r3TJ7917r3v3Xuve/de697917r3v3Xuve/de697917r3v3Xu&#10;ve/de697917r3v3Xuve/de697917r3v3Xuve/de697917pzxtA1ZLqYEQRkGRv6/7SP9f8/0Hv3X&#10;uloqqihVAVVAVVAsAB7917rv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W&#10;BR5X8h/QtxH/AMSffuvdZ/fuvde9+691737r3XvfuvdNOVrvtYfHG1p5R6bf2V/Lf4H8D/H/AFvf&#10;uvdI337r3Xvfuvde9+691737r3Xvfuvde9+691737r3Xvfuvde9+691737r3Xvfuvde9+691737r&#10;3Xvfuvde9+691737r3UujpJKyYRJwBzI9uFH9f8AX/p7917pcQQx08SQxDSiCw/x/qT/AIn37r3W&#10;X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WCUliIl+rcuf6D/jfv3XuswA&#10;UAD6AAD/AGHv3Xuu/fuvde9+691737r3WGonSmheaQ2VBe39T+AP8SffuvdIOonkqZnmkPqc/QfQ&#10;D8Af4Ae/de6w+/de697917r3v3Xuve/de697917r3v3Xuve/de697917r3v3Xuve/de697917r3v&#10;3Xuve/de697917r3v3XussMMk8iRRLqdzYD/AIk/4D37r3S4oqSOjhEacseZHtyx/wCKD8e/de6l&#10;+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4u4RSx/H49+691wiUgFm/W5u&#10;3/ED/Ye/de6y+/de697917r3v3Xuve/de6R+XrvuZfDGf2ISf+QmHBP+sPoP9ifz7917pn9+6917&#10;37r3Xvfuvde9+691737r3Xvfuvde9+691737r3Xvfuvde9+691737r3Xvfuvde9+691737r3Xvfu&#10;vddqpZgqgszEAAc3J9+690s8ZjxRx6nANRIPWfrpH+pH/E/4+/de6d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gH7sl/8AdcZ4/wAW/wCNe/de6z+/de697917r3v3&#10;Xuve/de6ZcxXeCL7eJrTSj1Ef2VP/Et9B/sf8PfuvdJH37r3Xvfuvde9+691737r3Xvfuvde9+69&#10;1737r3Xvfuvde9+691737r3Xvfuvde9+691737r3Xvfuvde9+691737r3SqxGO8IFVOv7rD9pCP0&#10;g/k/7UR/th7917p+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WKV&#10;jYRr+t+B/gPyffuvdc0UIoUfQe/de65e/de697917r3v3XusFTUJSwvNJ9FHC3sST9AP9f8A4379&#10;17pBzTSTyvNIdTubk/8AED/AD6e/de6xe/de697917r3v3Xuve/de697917r3v3Xuve/de697917&#10;r3v3Xuve/de697917r3v3Xuve/de697917r3v3Xun7EY7ykVU6/tKf2kI/UR+T/tI/3k/wC8+690&#10;q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0zBQWP0AuffuvdYol&#10;JvK/6n+g/oPfuvdZvfuvde9+691737r3XvfuvdIvKV33c2lD+xESqc/qP5b/AGP4/wAP9f37r3TX&#10;7917r3v3Xuve/de697917r3v3Xuve/de697917r3v3Xuve/de697917r3v3Xuve/de697917r3v3&#10;Xuve/de6dMZjzWSanBFPGfWfpqP+pH/E/wCHv3XulmqhQFUBVUAAAWAA9+6913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sDfuyaP7CG7/4n+nv3Xus/v3Xuve/de69&#10;7917r3v3XumHNV3iT7WI/uSLeUg/RT+P9dv96/1/fuvdJX37r3Xvfuvde9+691737r3Xvfuvde9+&#10;691737r3Xvfuvde9+691737r3Xvfuvde9+691737r3Xvfuvde9+691LoqOSsmEacKOZH/oP+Kn8e&#10;/de6XMMMcEaRRrpRBYD/AIk/4n37r3WT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Y5XKLZeXbhB/vv6e/de67jQIoUf65P9Sffuvdc/fuvde9+691737r3UWsqkpIHl&#10;axP0jQm2pj9B/wAV/wAPfuvdISWR5pHlkOp3Ysx/1/8AiPfuvdcPfuvde9+691737r3Xvfuvde9+&#10;691737r3Xvfuvde9+691737r3Xvfuvde9+691737r3Xvfuvde9+691lghkqJUhiGp3Nh/h/Un/Ae&#10;/de6XNHSR0cIiTknmR7csf6/639PfuvdS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4kAEngDkn/W9+691gjGtjMfoeIwfwP6/7H37r3Wf37r3Xvfuvde9+6910SACS&#10;QAASSTa1vfuvdIjJVprJyVuIY7rEv+9t/rt/vVvfuvdN/v3Xuve/de697917r3v3Xuve/de69791&#10;7r3v3Xuve/de697917r3v3Xuve/de697917r3v3Xuve/de67VWdgqgszEKqgXJJ9+690tcbQLRxX&#10;axnkA8jfW3+0j/Afn+p/2Hv3XunL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gkvI4iH0FmkP+H9P9j7917rOAAABwBwB/re/de697917r3v3Xuve/de6T2art&#10;K/ZxN6msZyPwPqF/2P5/w4/Pv3Xukx7917r3v3Xuve/de697917r3v3Xuve/de697917r3v3Xuve&#10;/de697917r3v3Xuve/de697917r3v3Xuve/de6VeJx3hUVM6/vMP20I/SD+T/tR/3ge/de6ff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CR/Gt/qTwo/qT791&#10;7rqJCi+rl2Opz/iffuvdZPfuvde9+691737r3UKvrFo4GkNjI11iU/kn/iB9T/tvz7917pDO7SMz&#10;uxZ3JZmP5J9+691x9+691737r3Xvfuvde9+691737r3Xvfuvde9+691737r3Xvfuvde9+691737r&#10;3Xvfuvde9+691737r3SgxGO8hWrmH7am8KH8lf7R/wAAfp/U/wCH1917pU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wJ+6/kP6EJWP/ABP5Pv3Xus/v&#10;3Xuve/de697917rpmVFZ2IVVUszHiwXkn37r3SGr6xqyoZ+RGt1hX+gH5P8Aifqf9t+PfuvdQffu&#10;vde9+691737r3Xvfuvde9+691737r3Xvfuvde9+691737r3Xvfuvde9+691737r3Xvfuvde9+690&#10;64zHmrk1yAinjPq/Go/6kf8AE+/de6WQAUBVACqAAALWA9+6913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wyksREp5blj/Rfz/t/fuvdZVAUBRwALD37r3Xf&#10;v3Xuve/de697917pNZquufs4mNgQZ2B/2y/7D6n/AG39ffuvdJz37r3Xvfuvde9+691737r3Xvfu&#10;vde9+691737r3Xvfuvde9+691737r3Xvfuvde9+691737r3XvfuvdTKKjetmEa3CLYyv/Qf8VP49&#10;+690uIokgjSKNdKILKP99+T7917rJ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4uwRSx/Hv3XuuESEAu/635b/AA/oPfuvdZffuvde9+691737r3Tfka0UcBYE&#10;eaS6wj68/k/6y/73Yfn37r3SIJLEsxJZiSSTe5Pv3Xuuvfuvde9+691737r3Xvfuvde9+691737r&#10;3Xvfuvde9+691737r3Xvfuvde9+691737r3XvfuvdZoIJKmVIYhd3P8AsAPyT/gPfuvdLikpY6OF&#10;Yo+T9Xe3LH+vv3XupX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sA/dk/5txn/bt/xr37r3Wf37r3Xvfuvde9+691wkdY0aRyFRFLMT/Qe/de6QtbVvWT&#10;tK1wv6Y0/oo/4k/U/wCPv3Xuonv3Xuve/de697917r3v3Xuve/de697917r3v3Xuve/de697917r&#10;3v3Xuve/de697917r3v3XuuSqzsqIpZmIVVAuST7917pa46gWiiu1jPIAZG+tv8AaR/gP959+690&#10;4+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xSsRZF&#10;/W/A/wAB+T7917rmihFCj6D37r3XL37r3Xvfuvde9+690ls1XeR/tIz6I2vMR+WH4/1l/wB7/wBb&#10;37r3TB7917r3v3Xuve/de697917r3v3Xuve/de697917r3v3Xuve/de697917r3v3Xuve/de6979&#10;17r3v3XulZicd4FFTMv7zj0KR+kH/oo/7wP9j7917p8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0xCgseABc+/de6xRKSTK36n/AEg/gfj37r3Wb37r&#10;3Xvfuvde9+69025OtFJAQh/flusY/p/Vv9h+P8f9j7917pEk35PJPJJ9+691737r3Xvfuvde9+69&#10;1737r3Xvfuvde9+691737r3Xvfuvde9+691737r3Xvfuvde9+691737r3ShxGO1laudfQOYUI+pH&#10;9o/4D8f1+vv3XulP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sDfuyaP7CEF/8AE/09+691n9+691737r3XvfuvdY5ZUgjeWQ6UjUsx/wB9+T+P&#10;fuvdISqqXq53mfi/CqPwB9B7917qN7917r3v3Xuve/de697917r3v3Xuve/de697917r3v3Xuve/&#10;de697917r3v3Xuve/de697917p2xePNXJ5JARTxkavxqP+pH/E/8b9+690sQAAAAAAAAALWt7917&#10;rv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WOV9C2&#10;Xl2NkH++/p7917ruNNChfqfqT/Un37r3XP37r3Xvfuvde9+690kszXeeX7aM/tQt6yP7Tf8AFF+n&#10;+vf/AA9+690ye/de697917r3v3Xuve/de697917r3v3Xuve/de697917r3v3Xuve/de697917r3v&#10;3Xuve/de6m0NE9bMEF1jWxlk/oP+Kn8e/de6W8USQxrFGoVEFlA9+691k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4kAEngDkn/AFvfuvdYIxrYykf7&#10;TGD/AE/r/sffuvdZ/fuvde9+691737r3TTla77WHxxtaeUem39lfy3+B/A/x/wBb37r3SN9+6917&#10;37r3Xvfuvde9+691737r3Xvfuvde9+691737r3Xvfuvde9+691737r3Xvfuvde9+691mp4JKmVYY&#10;hdmP1/AA+pP+A9+690uaSljpIVijH05dvyxP1J/3309+691J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WCS8jCIHj9Uh/w/A/2Pv3Xus4AAAHA&#10;HAH+t7917r3v3Xuve/de6w1E6U0LzSGyoL2/qfwB/iT7917pB1E8lTM80h9Tn6D6AfgD/AD37r3W&#10;H37r3Xvfuvde9+691737r3Xvfuvde9+691737r3Xvfuvde9+691737r3Xvfuvde9+691yRGkZURS&#10;zsQqqOSSffuvdLbHUK0UXNmmcAyv/wAQP8B/vPv3XunD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cJH0KW+p+ij+pPv3Xuuok0Lc8u3Ln/AH39&#10;PfuvdZPfuvde9+691737r3SPy9d9zL4Yz+xCT/yEw4J/1h9B/sT+ffuvdM/v3Xuve/de697917r3&#10;v3Xuve/de697917r3v3Xuve/de697917r3v3Xuve/de697917r3v3Xuldicd9uoqJl/fcelT/ZB/&#10;6KP5/p9P6+/de6e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WBf3X8n9hLqg/qf6+/de6z+/de697917r3v3XumXMV3gi+3ia00o9RH9l&#10;T/xLfQf7H/D37r3SR9+691737r3Xvfuvde9+691737r3Xvfuvde9+691737r3Xvfuvde9+691737&#10;r3Xvfuvde9+690osPjtRWrnX0jmBD+f9qP8Ah/T/AG/9PfuvdKb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hlYsREv1f9R/oPz/t/fuv&#10;dZVAUBRwALD37r3Xfv3Xuve/de6wVNQlLC80n0UcLexJP0A/1/8Ajfv3XukHNNJPK80h1O5uT/xA&#10;/wAAPp7917rF7917r3v3Xuve/de697917r3v3Xuve/de697917r3v3Xuve/de697917r3v3Xuve/&#10;de6d8Xjvu38so/yeNuR9NRH4/wBb+vv3XuliAAAALAcADj6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uLsEUsfoPfuvdcIkIu7frfk/4&#10;f0Hv3Xusvv3Xuve/de697917pF5Su+7m0of2IiVTn9R/Lf7H8f4f6/v3Xumv37r3Xvfuvde9+691&#10;737r3Xvfuvde9+691737r3Xvfuvde9+691737r3Xvfuvde9+691OoKJ62YILrEtjK/8AQf0H+J/H&#10;+39+690t440iRY41CogsoHv3Xuuf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qP/nZP+bcR/27D/inv3XupHv3Xuve/de697917phzVd4k&#10;+1iP7ki3lIP0U/j/AF2/3r/X9+690lffuvde9+691737r3Xvfuvde9+691737r3Xvfuvde9+6917&#10;37r3Xvfuvde9+691737r3Wemp5KqVYYhdm5J/AA+pP8AgPfuvdLmlpo6SFYYxwOWb8sfyT7917qR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xSuQAifrfgf4f1Pv3XuuaKEUKPoPfuvdcvfuvde9+691FrKpKSB5WsT9I0JtqY/Qf8V/w9+6&#10;90hJZHmkeWQ6ndizH/X/AOI9+691w9+691737r3Xvfuvde9+691737r3Xvfuvde9+691737r3Xvf&#10;uvde9+691737r3XJEeR1jRSzuQqqPyT7917pb4+hSiitw0z2Mr/8QP8AAe/de6n+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umIUFjwAL&#10;n37r3WKIFiZW+rfpH9F/H+39+691m9+691737r3XRIAJJAABJJNrW9+690iMlWmsnJW4hjusS/72&#10;3+u3+9W9+6903+/de697917r3v3Xuve/de697917r3v3Xuve/de697917r3v3Xuve/de697917r3&#10;v3Xulfisd9sgnlX99xwD/ZB/H+ufz/tv6+/de6ef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YH/AHXCf2EN3/xP4Hv3Xus/v3Xu&#10;ve/de697917pPZqu0r9nE3qaxnI/A+oX/Y/n/Dj8+/de6THv3Xuve/de697917r3v3Xuve/de697&#10;917r3v3Xuve/de697917r3v3Xuve/de697917pR4fHfpq514+sCMP+Tj/wAR/t/6e/de6Uv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scrlF9PLsdKj/E+/de67jTQoX6n6sf6k+/de65+/de697917qFX1i0cDSGxka6xKfyT/AMQP&#10;qf8Abfn37r3SGd2kZndizuSzMfyT7917rj7917r3v3Xuve/de697917r3v3Xuve/de697917r3v3&#10;Xuve/de697917r3v3XunjFY77p/NKP8AJ4z9D/aI/H+sPz/tvfuvdLAC3A4A4AH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gA&#10;k8Ack/63v3XusEd5GMp+nKxg/wBP6/7H37r3Wf37r3XvfuvddMyorOxCqqlmY8WC8k+/de6Q1fWN&#10;WVDPyI1usK/0A/J/xP1P+2/Hv3XuoPv3Xuve/de697917r3v3Xuve/de697917r3v3Xuve/de697&#10;917r3v3Xuve/de6n0FC9bNp5WJLGV7fQf0H+J/437917pbRxpEixxqFRAFVR/h7917rn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BIdbCIfTgyH/D+n+uffuvdZwAAAOAOAP8AW9+691737r3XvfuvdJrNV1z9nExsCDOwP+2X/YfU&#10;/wC2/r7917pOe/de697917r3v3Xuve/de697917r3v3Xuve/de697917r3v3Xuve/de697917rPT&#10;U8lVKsMQ5b6k/QD8k/4D37r3S6pqeOliWGIcL9SfqT+Sf8T7917rP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hI+hSfz9FH9Sf&#10;p7917rqJNC3bl2N3P++/p7917rJ7917r3v3Xum/I1oo4CwI80l1hH15/J/1l/wB7sPz7917pEEli&#10;WYksxJJJvcn37r3XXv3Xuve/de697917r3v3Xuve/de697917r3v3Xuve/de697917r3v3Xuuccb&#10;yuscalnchVUf4+/de6W9BRJRQ6eGlexlf+p/oP8AAf8AG/fuvdT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HX92TWf0I&#10;bJ/iR+ffuvdSPfuvde9+691wkdY0aRyFRFLMT/Qe/de6QtbVvWTtK1wv6Y0/oo/4k/U/4+/de6ie&#10;/de697917r3v3Xuve/de697917r3v3Xuve/de697917r3v3Xuve/de68Bfgck8AD37r3SwxWO+1T&#10;zSj/ACiQfQ/2Qfx/rn8/7b37r3Tx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sMrEkRIfU/wBT/Qf8b9+691lUBQFHAAsP&#10;fuvdd+/de697917pLZqu8j/aRn0RteYj8sPx/rL/AL3/AK3v3XumD37r3Xvfuvde9+691737r3Xv&#10;fuvde9+691737r3Xvfuvde9+691737r3XvfuvdKXD479NXOv+MCEf8nH/iP9v/T37r3Sj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F2CKWP0Hv3XuuESnmRv1ycn/Afge/de6y+/de697917ptydaKSAhD+/LdYx/T+rf7D8&#10;f4/7H37r3SJJvyeSeST7917r3v3Xuve/de697917r3v3Xuve/de697917r3v3Xuve/de697917r3&#10;v3XunnFY41LieUfsI3AP9oj8f6w/P+29+690r/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WA/uyf824zz/i3/Gvf&#10;uvdZ/fuvde9+691jllSCN5ZDpSNSzH/ffk/j37r3SEqql6ud5n4vwqj8AfQe/de6je/de697917r&#10;3v3Xuve/de697917r3v3Xuve/de697917r3v3Xuve/de6n4+hetltysKWMr/APED/E+/de6W6Ika&#10;LGihUQBVUfgD37r3XL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YpWIARP1ubL/h/U+/de65ogRQo/Hv3XuuXv3Xuve/de&#10;6SWZrvPL9tGf2oW9ZH9pv+KL9P8AXv8A4e/de6ZPfuvde9+691737r3Xvfuvde9+691737r3Xvfu&#10;vde9+691737r3XvfuvdSKWmkq5lhjH1N2a3Cj8k/77n37r3S5pqeOliWGIWVeSfySfqT/iffuvdZ&#10;/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0xCgseABc+/de6xRAsTKw5bhB/Rf+N+/de6ze/de697917ppytd9rD442tPK&#10;PTb+yv5b/A/gf4/63v3Xukb7917r3v3Xuve/de697917r3v3Xuve/de697917r3v3Xuve/de6979&#10;17rnHG8rrHGpZ3NlA9+690t6CiSihCCzStYyv/U/0H+A/H+39+691O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Y&#10;G/dfxj9CWaT/AIge/de6z+/de697917rDUTpTQvNIbKgvb+p/AH+JPv3XukHUTyVMzzSH1OfoPoB&#10;+AP8APfuvdYffuvde9+691737r3Xvfuvde9+691737r3Xvfuvde9+691737r3XYBJAAJJNgBz9ff&#10;uvdLDF48UieWUf5RIvP+0g/2f9f+v+29+6907+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scj6F45ZvSg/xPv3Xu&#10;u408a2+pPLH+pPv3Xuufv3Xuve/de6R+XrvuZfDGf2ISf+QmHBP+sPoP9ifz7917pn9+691737r3&#10;Xvfuvde9+691737r3Xvfuvde9+691737r3Xvfuvde9+690psPjtIWrnX1HmBD+P9qP8Aj/T/AG/9&#10;PfuvdKL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WCO8jmU/TlYx/h/X/Y+/de6z+/de697917plzFd4Ivt&#10;4mtNKPUR/ZU/8S30H+x/w9+690kffuvde9+691737r3Xvfuvde9+691737r3Xvfuvde9+691737r&#10;3XvfuvdPWJx33DiomX9hD6VI/WR/0SP95+n9ffuvdK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WCQl2EK&#10;/nmQ/wBB/T/Y+/de6zgAAAcAcAf63v3Xuve/de6wVNQlLC80n0UcLexJP0A/1/8Ajfv3XukHNNJP&#10;K80h1O5uT/xA/wAAPp7917rF7917r3v3Xuve/de697917r3v3Xuve/de697917r3v3Xuve/de6cM&#10;dQtWy83WFCDK/wDxA/xP+8e/de6WyIsaqiKFRAFVR+APfuvdc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B3CKW&#10;+p+ij+pP0Hv3Xuuok0gk/rc6nP8Ar/8AFPfuvdZPfuvde9+690i8pXfdzaUP7ERKpz+o/lv9j+P8&#10;P9f37r3TX7917r3v3Xuve/de697917r3v3Xuve/de697917r3v3Xuve/de6k0lLJVzLFGPry7fhQ&#10;PqT/AL76+/de6XNPBHTRLDELKo+v5JP1J/xPv3Xus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sC/uya/7&#10;CGyf4n+vv3Xus/v3Xuve/de6Yc1XeJPtYj+5It5SD9FP4/12/wB6/wBf37r3SV9+691737r3Xvfu&#10;vde9+691737r3Xvfuvde9+691737r3XvfuvdZIonmkWKNSzubKB7917pb0NElFCEWxkaxlf+p/4o&#10;Px7917qb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DKxNok/U/1P8AQfk+/de6yqoUBVFgPp7917rv37r3&#10;UWsqkpIHlaxP0jQm2pj9B/xX/D37r3SElkeaR5ZDqd2LMf8AX/4j37r3XD37r3Xvfuvde9+69173&#10;7r3Xvfuvde9+691737r3XvfuvddgEkAAkkgAAXvf37r3SxxePFJH5JADUSAavzpH+pH/ABP/ABr3&#10;7r3Tt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i7BFLH6D37r3XCJTzI3635/1h+B7917rL7917rokAEkg&#10;AAkkm1re/de6RGSrTWTkrcQx3WJf97b/AF2/3q3v3Xum/wB+691737r3Xvfuvde9+691737r3Xvf&#10;uvde9+691737r3XvfuvdKfEY7QFq519Z5hRh9B/qj/ifx/T6/wCt7r3Sh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WA/uyW/sRG5/wAW/wCNe/de6z+/de697917pPZqu0r9nE3qaxnI/A+oX/Y/n/Dj&#10;8+/de6THv3Xuve/de697917r3v3Xuve/de697917r3v3Xuve/de697917p8xOO87CpmX9lD6FI/U&#10;R/0SP95P+x9+690rP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ilYgBV/W5sv/En/AGHv3XuuaIEU&#10;KPx+ffuvdcvfuvdQq+sWjgaQ2MjXWJT+Sf8AiB9T/tvz7917pDO7SMzuxZ3JZmP5J9+691x9+691&#10;737r3Xvfuvde9+691737r3Xvfuvde9+691737r3TjjqBq2W7XECEeRvpf/aR/if949+690tVVUVU&#10;UBVUAKo4sB7917rl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okAEn6AXPv3XusMQLEyt9W4Qf0X/jfv3X&#10;us/v3XuumZUVnYhVVSzMeLBeSffuvdIavrGrKhn5Ea3WFf6Afk/4n6n/AG349+691B9+691737r3&#10;Xvfuvde9+691737r3Xvfuvde9+691737r3UqkpZKyZYo+B9Xe3Cj+vv3XulxBBHTRLDELKo/2JP5&#10;J/xPv3Xus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wOfK4jH6FsZD/vQ9+691n9+691737r3Saz&#10;Vdc/ZxMbAgzsD/tl/wBh9T/tv6+/de6Tnv3Xuve/de697917r3v3Xuve/de697917r3v3Xuve/de&#10;6yRRPPIkUalnc2Uf778D37r3S4oqNKKERry7WMr/ANT/AMUH49+691M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WOR9C8csx0oP8T7917ruNNC2+pPLH+pPv3Xuufv3Xum/I1oo4CwI80l1hH15/J/1l&#10;/wB7sPz7917pEEliWYksxJJJvcn37r3XXv3Xuve/de697917r3v3Xuve/de697917r3v3XuuwCxC&#10;qCWYgAAXuT7917pZYzHijj1yAGokHqP+pH+pH/E/8a9+6906+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sCDyOZT+kemMH/AHv/AGPv3Xus/v3XuuEjrGjSOQqIpZif6D37r3SFrat6ydpWuF/T&#10;Gn9FH/En6n/H37r3UT37r3Xvfuvde9+691737r3Xvfuvde9+691737r3XvfuvdKnEY7xhauYfuML&#10;wofwG/tH/Ej6f0H+P0917p/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YJSXYQrxflz/Qf8&#10;b9+691nAAAA4A4A/1vfuvde9+690ls1XeR/tIz6I2vMR+WH4/wBZf97/ANb37r3TB7917r3v3Xuv&#10;e/de697917r3v3Xuve/de697917r3v3Xun3EY7zMKmdf2VP7aEfqI/J/2kf7yffuvdKv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wkcIpY/wCsB/Un37r3XUSFQS363Opj/wAR/sPfuvdZPfuv&#10;dNuTrRSQEIf35brGP6f1b/Yfj/H/AGPv3XukSTfk8k8kn37r3Xvfuvde9+691737r3Xvfuvde9+6&#10;91737r3XvfuvdOeNoGrJbsCIIyPI30v/ALSP8T+f6e/de6WiqqKFUBVUBVUCwAHv3Xuu/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WBf3ZNf9iM2T/E/wBf9h7917rP7917rHLKkEbyyHSkalmP&#10;++/J/Hv3XukJVVL1c7zPxfhVH4A+g9+691G9+691737r3Xvfuvde9+691737r3Xvfuvde9+691Ko&#10;6SSsmEScD6yP+FH9f9f+nv3XulzBDHTxJDENKILD/H+pP+J9+691l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YZSTaJT6n+p/oPyffuvdZVUKoUfQfT37r3Xfv3Xuklma7zy/bRn9qFvWR/ab/&#10;AIov0/17/wCHv3XumT37r3Xvfuvde9+691737r3Xvfuvde9+691737r3WWGGSeRIol1O5sB/xJ/w&#10;Hv3XulxRUcdHCI05Y8yP/U/8UH49+691L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cWYIp&#10;Y/QD37r3WOJTzI/635/1h+B7917rN7917ppytd9rD442tPKPTb+yv5b/AAP4H+P+t7917pG+/de6&#10;97917r3v3Xuve/de697917r3v3Xuve/de67VSxCqCzMQAALkk+/de6WeMx4o49TgGokHrP10j/Uj&#10;/if8ffuvdOn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sB/dkt/uuM3b/E/wDGvfuv&#10;dZ/fuvdYaidKaF5pDZUF7f1P4A/xJ9+690g6ieSpmeaQ+pz9B9APwB/gB7917rD7917r3v3Xuve/&#10;de697917r3v3Xuve/de697917pVYjHeICqnX91heJCP0g/k/7Uf949+690/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xSuVAVf1udK/8V/2Hv3XuuaIEUKPx+ffuvdcvfuvdI/L133Mv&#10;hjP7EJP/ACEw4J/1h9B/sT+ffuvdM/v3Xuve/de697917r3v3Xuve/de697917r3v3Xun7EY7zEV&#10;U6/tKf2kI/UR+T/tIP8Atz7917p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6JAB&#10;JNgOSffuvdYYgWJlb6twg/ov/G/fuvdZ/fuvdMuYrvBF9vE1ppR6iP7Kn/iW+g/2P+Hv3Xukj791&#10;7r3v3Xuve/de697917r3v3Xuve/de697917p0xmPNZJqcEU8Z9Z+mo/6kf8AE/4e/de6WaqFAVQF&#10;VQAABYAD37r3Xf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sD3lfxD9C2Mh/3oe/de&#10;6z+/de6wVNQlLC80n0UcLexJP0A/1/8Ajfv3XukHNNJPK80h1O5uT/xA/wAAPp7917rF7917r3v3&#10;Xuve/de697917r3v3Xuve/de6l0VHJWTCNOFHMj/ANB/xU/j37r3S4hhjgjSKJdKILAf8Sf8T791&#10;7rL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HI+heOWY6VH+J9+6913GmhbHljyx/&#10;qT7917rn7917pF5Su+7m0of2IiVTn9R/Lf7H8f4f6/v3Xumv37r3Xvfuvde9+691737r3Xvfuvde&#10;9+691lghkqJUiiXU7mw/w/qT/gPfuvdLmjpI6OERJyTzI9uWP9f9b+nv3XupX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wJ+4/lP6RdYx/vZ9+691n9+690w5qu8SfaxH9yRbyk&#10;H6Kfx/rt/vX+v7917pK+/de697917r3v3Xuve/de697917r3v3Xuu1VnYKoLMxCqoFySffuvdLTG&#10;0C0cV3ANRIP3G+tv9pH+t+f6n/Ye/de6c/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glJciJT9eXI/A/wCN+/de6zAAAACwHAHv3XuotbVpRwNK1i30jQ/lj9P9h7917pCyyPNI&#10;8sh1O7FmP+v/AMR7917rh7917r3v3Xuve/de697917r3v3Xuve/de6VeIx3hUVM6/usP20P9kH8/&#10;8GP+8D37r3T7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uDuEUt9bfQf1J9+&#10;691xiQqCW/W51N/xT/Ye/de65SOsal2NgPfuvdIjIVjVk5a/7aXWMf4f1/2Pv3XuoPv3Xuve/de6&#10;97917r3v3Xuve/de697917p/xGO8hWrnX9tTeFD/AGiP7R/wB+n9T/h9fde6VP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Av7smr+xGbL/if6/wCw9+691mJCgkmwH1Pv&#10;3Xukzl60sPAhILcsB+FP0v8A4t/vX+v7917pPe/de697917r3v3Xuve/de697917r3v3XunXGY81&#10;kmuQEU8Z9R+mo/6kf8T/AMb9+690sgAoCqAFUAAAWsB7917rv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YZWJtGv6n+p/oPyffuvdZFUIoUcAD37r3TdW1axRNKeUU6Y1/1b/j/&#10;AJBH1Pv3Xuka7tI7SOSzuxZif6n37r3XD37r3Xvfuvde9+691737r3XvfuvdTKKjetmEa3CLYyv/&#10;AEH/ABU/j37r3S4iijgjWKJQqILAD/fck+/de6y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pmCqWP0H19+691iiU8yP+t+f9Yfge/de64SPr1IG0xoCZn+lgv1F/fuvdI6vq/u&#10;5rrdYY/RCn+H9f8AXPv3XuoPv3Xuve/de697917r3v3Xuve/de6zQQSVEqQxC7uf9gB+Sf8AAe/d&#10;e6XFJSx0cKxR8n6u9uWP9ffuvdS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Uc/uyaf91xn1f4n+n+w9+691ykc3EafrYcn+g/r7917pP5erWNRQwn+hqGH+3C/wDEn/YD&#10;37r3Sd9+691737r3Xvfuvde9+691737r3XJVZ2VFBZmICqObk+/de6WuOoFoortYzyAGRvrb/aR/&#10;gP8AeffuvdOP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FK5UBV/W5&#10;0r/xX/Ye/de64k+FFRfU54A/qfyffuvdRKyoWgp2kJDTyEhL/lj+f9Zf999ffuvdItmZ2ZmJZmJZ&#10;ifyT7917rj7917r3v3Xuve/de697917r3v3XulZicd4FFTMv7zj0KR+kH/oo/wC8D/Y+/de6fP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RIAJJsByT7917qOGAvO/wBT&#10;6Y1/w/4qffuvddi0avPMQCFLMT9FA5t7917pF11W1ZO0puEHpiX+ij/iT9T7917qH7917r3v3Xuv&#10;e/de697917r3v3XulDiMdrK1c6+gG8KEfUj+0f8AAfj/AG/+v7r3Sn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HlIY6CbInqlP+9D/XPv3Xuu0UyMJWFgB+2v8A&#10;Qf1/1z7917pP5qu1N9nE3pUgzEH6kfRf9h+f8f8AW9+690nvfuvde9+691737r3Xvfuvde9+6907&#10;YvHmrk8kgIp4yNX41H/Uj/if+N+/de6WIAAAAAAAAAFrW9+6913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xyvoUn8nhR/iffuvdR4k8nLcoGJP8AtTf1/wBb37r3WLJV&#10;oo4CVI80l1iH1/12/wBh/vdvfuvdIkkkkkkkkkk/4+/de669+691737r3Xvfuvde9+691NoaN62Y&#10;ItxGtjK/9B/xU/j37r3S3iiSGNYo1CogsoHv3Xusn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oVjUSX5Ea8X/wB9+T7917qTI8cEbSOQscakk/4D37r3SFrKp6ud&#10;5n4B4Rf6KPoP+K/4+/de6i+/de697917r3v3Xuve/de6zU8ElTKsMQuzH6/gAfUn/Ae/de6XNJSx&#10;0kKxRj6cu35Yn6k/776e/de6k+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wSkufEn1PLn+g/437917rKqhFCr9B7917pLZmu8r/axN+3Gf3SPyw/H+sv+9/6w9+6&#10;90xe/de697917r3v3Xuve/de65IjSMqIpZ2IVVHJJPv3XultjqFaKLmzTOAZX/6JH+A/3n6+/de6&#10;cP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YpZRGvHLn9I/4n&#10;37r3Xok0Lc8u3qc/77+nv3XuoGVrvtIdCG08oIT/AAH5b/in+P8Are/de6Rfv3Xuve/de697917r&#10;3v3Xuve/de6V2Jx326ComX99x6VP9kH/AKKP+8fT+vv3Xunr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B3CLc8/gAfk+/de6jQq0jmV+bH0/wCuP6f4D37r3Wea&#10;ZIInmkNkRST/AMQB/iT7917pCVVQ9VM8z/Vj6V/oB9AP9b37r3Uf37r3Xvfuvde9+691737r3Siw&#10;+O1FaudfSOYEP5/2o/4f0/2/v3XulN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pmCgsxsB9ffuvdQ21SMv4Lg6B/qV/qf8AE/778e/de6mKoVQo+gFh7917pI5e&#10;u+4l8EZ/ZhJuR/aYfU/6w+g/2Pv3Xumb37r3Xvfuvde9+691737r3Tvi8eat/LKD9vG3P+1Ef2f9&#10;b+v+29+690sQAAABYDgAcfT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RSwkvI3+aQ+kH+0R7917rJEp5kf9b8/6w/A9+69025eu+2i8MbWmmB5B5Vfyf8A&#10;XP0H/GvfuvdI/wB+691737r3Xvfuvde9+691OoKJ62YILrEtjK/9B/Qf4n8f7f37r3S3jjSGNIo1&#10;Cog0qB7917rn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qOxM&#10;raF/zan9xv62/A9+6916wkcKB+3ER/sT/wAa9+6913U1CU0LzSfRBwL2uT9AP8T7917pCTzPUSvN&#10;Ibs5v/rf0A/wA9+691h9+691737r3XvfuvdZ6enkqpVhiF2b6n8AD6k/4D37r3S5paaOkhWGMfTl&#10;mtyx/JP++49+691I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hkYsfEh9R/W39B/xX37r3XT/toscf6m4X/iT7917rIiCNQo+g+p9+690kMrXfdTeOM/sQkhbH9R&#10;/Lf8U/w/1/fuvdNPv3Xuve/de697917rkiPI6xopZ3IVVH5J9+690t8fQpRRW4aZ7GV/+IH+A9+6&#10;91P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ikcrZF5kf9I/&#10;p/iffuvddooiQkm55Z2P59+691wiBYmVvq3CD+i/8b9+6901Ziu8Mf20Tfuyj9wj+yp/4lv96/2H&#10;v3Xukn7917r3v3Xuve/de697917pX4rHfbIJ5h++44B/sA/j/XP5/wBt/X37r3Tz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hI4jW/1J4Vf6n37r3XGNCt3fmRv&#10;qf6f4D37r3XF/wBxxGP0LZpD/vQ9+691xq6lKSB5ntwLIt7XJ+gH+++nv3XukJLK80jyyHU7sWY/&#10;778D37r3WP37r3Xvfuvde9+690o8Pjv01c68fWBGH/Jx/wCI/wBv/T37r3Sl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xZgilmNgPfuvdY41LHyv9T+hT+B/wAV&#10;9+691ykfQvHLMdKj/E+/de68iiNOSPyzseP9c+/de6RuTrfvJ/QT4IrrGP6/1b/Y/wC9e/de6bff&#10;uvde9+691737r3Txi8cap/NKP8nQ/Q/2iPx/rf1/23v3XulgBbgcAcAD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iQASeAOSf8AW9+691HUGZg7f5tb6F/r/iff&#10;uvdSPfuvdYEHkcyn9IusY/4n37r3TNmq7Qv2kTetxeYj8Kf7P+ufz/h/r+/de6S/v3Xuve/de697&#10;917qdQUT1s2nlYksZX/oP6D/ABP/ABv37r3S3jjSJFjjUKiAKqj/AA9+691z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HP7zFRcRKfUf6kfj37r3UgC3A4A4AHv&#10;3XusEpLsIlP15cj8D/jfv3XusVbVJRU7ScaraIk/qfx/sB+ffuvdIaR3ldpHJZ3YszH+p9+691w9&#10;+691737r3Wemp5KqVYYhy31J+gH5J/wHv3Xul1TU0dLEsMQsByWP1J/JP+J9+691n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gdi7eJOOP3G/oD+P8AXPv3Xusy&#10;qFAVRYD37r3XGRwilj/rAf1J9+691wQeNGeQgEgvIx/Fuf8AbAe/de6RmRrTWTlhcRJdYlP9P6/6&#10;5/417917qB7917r3v3XuuccbyuscalnchVUf4+/de6W2PokoodPDSvYyv/j/AEH+A/437917qf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FI5FkTmRvp/gP6n37&#10;r3XJECLYcn6k/wBT/X37r3XP37r3WBf3X1f2IzZf8T/X/Ye/de6Y81Xf8ocTf0M5H+3C/wDEn/kf&#10;v3Xuk17917r3v3XuvAX4HJPAA9+690sMVjvtU80o/wAokH0P9kH8f65/P+29+6908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xyPoH0uzcKv9T7917rqOPTdmN3&#10;blj/AMQP8PfuvdZffuvdYZSTaJf1P9T/AEH5Pv3Xuo1dVJQU11trPohU/k/1P+A+p/437917pEMz&#10;OzMxLMxLMT+Sffuvdcffuvde9+690pcPjv01c6/4wIR/ycf+I/2/9PfuvdKP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F3CKWb6D37r3WONCT5ZP1H9K/0H/Fff&#10;uvdZvfuvdcWYIpY/QC/v3XusKkRo88p03UuxP4Uc+/de6RddVtWTtKbhB6Yl/oo/4k/U+/de6h+/&#10;de697917p5xWONS4nlH7CNwD/aI/H+sPz/tvfuvdK/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RIAJJsByT7917rAoMreRh6B/m1P8AvZ9+691I9+691737r3WA&#10;/uyW/wB1xm5/xP8Axr37r3SfzVdqb7OJvSpBmIP1I+i/7D8/4/63v3Xuk97917r3v3Xup+PoXrZb&#10;crCljK//ABA/xPv3XultGiRIsaKFRAFVR/h7917rn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qOf32sP80p5P+qI/wCI9+691I9+691737r3WKVyoCr+tzpX/iv+&#10;w9+691Ar6paCmCoR5nusYP8AvLH/AFv97t7917pGEkkkkkkkkn/H37r3XXv3XupFLTSVcywxjk8s&#10;x+igfUn/AFvfuvdLmmp46WJYYhZV5J/JJ+pP+J9+691n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gpqiOqiWaI3Vvq&#10;PyCPqD/iPfuvdZ/fuvde9+691737r3Xvfuvde9+691737r3Xvfuvde9+691737r3Xvfuvde9+691&#10;737r3Xvfuvde9+691737r3Xvfuvde9+691737r3Xvfuvde9+691gdjIxiQ2A/wA4w/3r/X9+691m&#10;ACgACwHAHv3Xuu/fuvddEgAkmwHJPv3Xuo2tUWSqmOlVUkX/AAo/4k/776+/de6RdZVPVzvM/APC&#10;L/RR9B/xX/H37r3UX37r3XOON5XWONSzubKB7917pb0FElFCFFmlaxlf+p/oP8B/xv37r3U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DqSN4naORSjobMp9+6907Yr&#10;I/bOIJm/yd24J/sE/n/gp/P+3/r7917pX+/de697917r3v3Xuve/de697917r3v3Xuve/de69791&#10;7r3v3Xuve/de697917r3v3Xuve/de697917r3v3Xuve/de697917rHI+gWAu7cKv++/Hv3XuvRpo&#10;Fybu3LN/vvx7917rJ7917r3v3Xuscj6FuOWJ0qP8T7917pryFX9jT6Eb/KZr2P5F/q3+w+g/x/2P&#10;v3Xukf7917r3v3XulNh8dpC1c6+o8wIfx/tR/wAf6f7f+nv3XulF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asljVrF8&#10;kdlqFHB+gYD8H/H+h/4j6e690kQZaeUEao5Yn/1iCvv3Xulpj65K2G/CzJYSp/j/AFH+B/417917&#10;qf7917r3v3Xuve/de697917r3v3Xuve/de697917r3v3Xuve/de697917r3v3Xuve/de6j/59r/7&#10;qU8f7Uf+KD37r3Uj37r3Xvfuvde9+691wdwilj+PoP6n8e/de6ZclVmkgMat/lNTyxB5Vf8AiD+B&#10;/sf6e/de6Snv3XupNJSyVcyxRj68u34UD6k/776+/de6XNPTx00SwxCyr9T+SfyT/iffuvdZ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TTk8atWvliAWoUcH6&#10;agPwf8f6H/Yf63uvdJaCaainDrdXjYq6Nxf+qke/de6W9LUx1UKzRng8Mt+VP5B/1vfuvdSPfuvd&#10;e9+691737r3Xvfuvde9+691737r3Xvfuvde9+691737r3XvfuvdYHJlbxqfQD+4w/wB6Hv3XuswA&#10;AAAsBwB7917rv37r3Xvfuvde9+691BnqEjV6iT/NQD0C9tTH6W/33+P9ffuvdIueZ6iV5pDdnN/9&#10;b+gH+AHv3XuuMUbzSLHGpZ3ICge/de6W9DRJRQhBZpGsZZP6n/ig/Hv3Xupv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Z8njRVKZoQBUKPp9NY&#10;H4P+P9D/ALA/4e690nqGskoJySG0E6JoiLHj/A/Rh/xr37r3S2jkSVFkjYMjjUrD37r3XP37r3Xv&#10;fuvde9+691737r3Xvfuvde9+691737r3XvfuvdYZHJPiQ+sj1H+g/wCK+/de6yIgRQq/Qe/de65e&#10;/de697917r3v3XusMrHiNTZn/P8AQfk+/de6SOTrBUSCGI/5PASqc/qP5b/in/G/fuvdNgBJAAJJ&#10;IAAF739+690scXjxSR+SQA1Eg5/Okf6kf4/19+6907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ZsnjBUgzwACoA9S/QOB/0V/Q&#10;/wCwP+HuvdNGMr2o5DBPcQs1mDC2hvpf/W/qPfuvdLAG/I5B5BHv3Xuve/de697917r3v3Xuve/d&#10;e697917r3v3XusUkmmyry7Gyj/if9b37r3XcaaB9bs3LN/U+/de6ye/de697917r3v3XuumYKpY/&#10;QfX37r3SfydYYYzEp/yioHrseUQ/j/At/vXv3Xukx7917pT4jHaQtXOvqPMKEfQf6o/4n8f7f37r&#10;3Sh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MmUxgqAaiBbTqPUo/tgf9FD/AHn6f09+691FxGR0laOc2/swM34/&#10;2g/8R/tv6e/de6Uvv3Xuve/de697917r3v3Xuve/de64O4Rbnk/RQPyffuvdcY0Iu78yN9f8B/Qe&#10;/de6y+/de697917r3v3Xuve/de6bqypSFHkflIfot7anP0X/AGH5/wBj7917pGSyvNI8sh1O7FmP&#10;++/A9+6908YnHedhUzL+yh9CkfqI/wCiR/vJ/wBj7917pW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piymM82qppxaYcug41W/I/2r/e/wDX+vuvdZMVkPuFFPMbVEYIBb+0F/6KH5/2/wDX37r3Tz79&#10;17r3v3Xuve/de66ZgoLMbAfX37r3WFFLt5X44/bX+gP5/wBc+/de6z+/de697917r3v3Xuve/de6&#10;xTSaFsP1NwPxb+p/2Hv3XukZkKv7mUKhPgiusf8AiT9WP+v/AL17917rvHUDVst2uIEI8jfS/wDt&#10;I/xP+8e/de6WqqqKqIoVVAVVAsAB7917rl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Yclj&#10;31fe0npmjId1X86edQ/x/qPz/vfuvdTsfXLWxXNlmSwlT/iR/gf949+6904e/de697917qOB52DH&#10;/NKfSD+SPyf8PfuvdSPfuvde9+691737r3XvfuvddEgAkmwHJPv3Xuk1la2wMUZs8gs9v7Kfhf8A&#10;Xb8/4f6/v3XumekpZKuZYo+B9Xe1woH5Pv3XulxBBHTRLDELKo/2JP5J/wAT7917rN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mOto5KeX7+i4dTeWIfRgfrx/j+f8Aivv3XunS&#10;lqY6uFZoz9eGU/VSPqD7917rzEzMUX/NrbW39f8AAe/de6kAAAAcAcAf63v3Xuve/de697917r3v&#10;3Xuve/de6bMjVrBE3INv7P8AVj9B/wASf8PfuvdJBVmqpwqgySyv/vJ/3oD/AHge/de6W1FRx0UI&#10;jWxc2Mklvqf+KD8e/de6m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YqiF6SaSekuVcD7mBfyD+R/tQ/3n/e/de6d6d4pIUeEho2F1I/4n/H+vv3Xus3v3Xuve/d&#10;e697917r3v3XusU0oijZybWBtf8A4n/Ae/de6RFXUNVzenUVvpjX6klvzb+pPv3XulPjMeKSPXIA&#10;aiQer86R/qR/xPv3XunX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WKRytkTmRvoP6f4n37r3XaRqqaT6tV9RP5v7917qBoahmLpdqaUkyRjmx/1QH9f6j8jn6ix9&#10;17pyBBAIIIIBBBve/v3Xuu/fuvde9+691737r3SUy9d5XMEZ9K/rI/3r/iT/ALAe/de6l4jHeMLV&#10;zr62F4UP4B/tH/Ej6f0H+P0917pQ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4SOEW/1JNlUfk+/de64xoVuz8yN9T/T/Ae/de6y+/de66ZQwKsLg+/de6bTI1A/&#10;r1NSu3LfXQT+f+C/1H4+o/Pv3XunIEEAggggEEG97+/de679+69015SsFLCVUjyPwo/33++/2/v3&#10;XumjFY81D/dVAJjDXQN/bb8k/wBQP95P+sffuvdKv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FmCKWY2A9+691ijUsfLIOT+hf6D/ivv3Xus/v3Xuve/de69791&#10;7rg6LIpRxcH37r3TSkz42UQTkmjka0Mp50E/2T/tP9P6f63v3XunSWVIYmldgEVdV7+/de6S8EEm&#10;Wq3nkutOjer/AFvwo/xP5/p/tvfuvdKxVVFCqAqqAqqBYAD37r3Xf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D5&#10;W/45Sf7b37r3XvK3/HKT/be/de695W/45Sf7b37r3XvK3/HKT/be/de695W/45Sf7b37r3XvK3/H&#10;KT/be/de695W/wCOUn+29+691h1l5LmNyE+iD+v9T7917rN5W/45Sf7b37r3XvK3/HKT/be/de69&#10;5W/45Sf7b37r3XvK3/HKT/be/de695W/45Sf7b37r3WKdVqI2ikgkKsLfT37r3TL/Dq+WNaVpbUy&#10;SjTr+uk/73p/p/X/AA9+690oIIY6eJIYhpRBYf4/1J/xPv3Xusv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xSITZ04df8AeR/Q+/de65I4dbjj8EH8H37r&#10;3XP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WB1MbGVOQf84o/P+P+v7917rMrBgGU3B+nv3Xu&#10;u/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YoJo6iJZom1I4u&#10;Px9PqD/iPfuvdZffuvde9+691737r3Xvfuvde9+691737r3Xvfuvde9+691HP7DXH+aY+ofXST+f&#10;9b37r3U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SLxleaOX&#10;S9zBKR5B/Q/6of8AE/1H+sPfuvdLMEEAggggEEG97+/de679+691737r3Xvfuvde9+691737r3Xv&#10;fuvde9+6910QCCCLg/Ue/de6wKTE2hv823+bb+n+B9+691I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Bv7917pRYbIaSKOZuGNoGJ+hP9j/Y/j/bf09+690pvfuvde9+6&#10;91737r3Xvfuvde9+691737r3Xvfuvde9+691xZQ6lW+h9+691jjYqfFIfUP0t/Uf8V9+691m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Qb+/de697917pY4rICqj8Mrf5RGPqf7&#10;Sj+1/r/1/wBv/re6907+/de697917r3v3Xuve/de697917r3v3Xuve/de697917rhIgcWvZgbq39&#10;CPfuvdcY5C11biRf1D/iR7917rL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oN/fuv&#10;de9+691kileGRJYzpdGDKf8AW/4j37r3S4oaxK2ESL6XHplT+h/4ofx7917qZ7917r3v3Xuve/de&#10;697917r3v3Xuve/de697917r3v3XusUiE2dOJF/T/j/gffuvdco3Ei3+hHDL/Q+/de65+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g39+691737r3XvfuvdS6OrejmWVLlfpIl7ah/T/X/p7917&#10;pcxSpPGksbakcXU/778g/X37r3WT37r3Xvfuvde9+691737r3Xvfuvde9+691737r3XvfuvdYJFZ&#10;W8qC5/tr/Uf8VHv3XusqsHUMpuD7917rl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g39+691737r&#10;3Xvfuvde9+6907YrIfaSeOUn7eQ+r86T/qh/h/X/AG/49+690sgb8jkHkEe/de697917r3v3Xuve&#10;/de697917r3v3Xuve/de697917r3v3Xuo5HhYuB+2x9YH4P9R7917qQCCARyDyD/AK/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Df37r3Xvfuvde9+691737r3XvfuvdKXDZC+mjmP8AhA5/6FP/ABH+&#10;2/p7917pR+/de697917r3v3Xuve/de697917r3v3Xuve/de697917rxF+DyDwQffuvdRx+ywQ38b&#10;H0k/gn8e/de6k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Df37r3Xvfuvde9+691737r3XvfuvddgkEEEg&#10;g3BHH09+690ssXXiri8ch/yiJfX/ALUBxq/4r/j/AK/v3XunX37r3Xvfuvde9+691737r3Xvfuvd&#10;e9+691737r3XvfuvddMoYFWFwffuvdYY2KN4nN/+Obf1H/FR7917rP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D&#10;f37r3Xvfuvde9+691737r3Xvfuvde9+691lhmkglSWI6XQ3H/FD/AIH8+/de6XNHVR1kKypweBIn&#10;+pb8j/ih9+691K9+691737r3Xvfuvde9+691737r3Xvfuvde9+691737r3XB0DrY8H6qR+D7917r&#10;jG5PofiRfr/j/iPfuvdZf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0G/v3Xuve/de697917r3v3Xuve/de697917r3v3Xu&#10;ptDWPRTCQXZGssqf1H/FR+P+N+/de6XEciSxpJGwZHUMpH+Pv3Xuufv3Xuve/de697917r3v3Xuv&#10;e/de697917r3v3Xuve/de6xSR6rMps68qf8AiD/h7917ruNw4/oymzL/AEPv3Xusn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g5&#10;ZWRmR1KspIZSLEEe/de64+/de697917r3v3Xuve/de697917r3v3Xuve/de6eMTkPtX8MzfsSHgn&#10;+yx/P+sfz/t/fuvdLD37r3Xvfuvde9+691737r3Xvfuvde9+691737r3Xvfuvde9+691hkUg+VP1&#10;D9Q/qB/xPv3XusiMHUMPoffuvdc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SdyuOLAzxAsyj1W5JA/4kfj/bf09+690mffuvde9+6917&#10;37r3Xvfuvde9+691737r3Xvfuvde9+690qMPkNYFJM3rUWgc/kD+yf8AEfj/AA4/HPuvdKD37r3X&#10;vfuvde9+691737r3Xvfuvde9+691737r3Xvfuvde9+691HYGJvIvKE/uKP8Aex7917rOCCAQbg/Q&#10;+/de67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WCoqIaaMyTMFUcW+pP8AgB+T7917pJVdJM6NXrAIoZX1CIXJUH6MePox59+6901+/de69791&#10;7r3v3Xuve/de697917r3v3Xuve/de67BKkMpIZSCCDaxHv3Xulrja8VsVnsJ47CQDi/9GH+v+f6H&#10;/Ye/de6cvfuvde9+691737r3Xvfuvde9+691737r3Xvfuvde9+691737r3UcfsNY/wCaY8H/AFJP&#10;/Ee/de6k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pN0cM2Tm+8rP8AMIT4ovopP9AP9SPyfyffuvdKMgEFSAVIIKkXBB/FvfuvdI7J440j+SME&#10;07n0/nST/ZP+H9D/ALA/4+6900+/de697917r3v3Xuve/de697917r3v3Xuve/de6zQTyU8qTRGz&#10;of8AYEfkH/A+/de6XNLVR1cKyxn68Mt+VP5B9+691J9+691737r3Xvfuvde9+691737r3Xvfuvde&#10;9+691737r3XTKGBUi4PB9+691hQmNhE/IP8Am2/1vx/sPfuvdZ/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cVVUVURQqqAqqBYAD37r3XL37r3XCSNJU&#10;aORQyOLMD7917pEV9E9FMVN2ie5ik/qP6H/Efn/b+/de6g+/de697917r3v3Xuve/de697917r3v&#10;3Xuve/de6n4+taimDcmJ7LKn+H9R/iP+Ne/de6W6OsiK6MGR1DKw/IPv3XuuXv3Xuve/de697917&#10;r3v3Xuve/de697917r3v3Xuve/de64OgdbH/AGB/offuvdcI3NzG/wCtfz/Uf19+691m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YKmn&#10;jqomhlHDfQj6g/gj/Ee/de6Q1VTSUkrRSjkcqw+jD8Ee/de6j+/de697917r3v3Xuve/de697917&#10;r3v3Xuve/de6fMRkPA4ppj+zI3oY/wBlm/6JP+8Hn+vv3XulZ7917r3v3Xuve/de697917r3v3Xu&#10;ve/de697917r3v3Xuve/de6xyJrFwbOvKt/vv6+/de69G+sEEWdeGX/ffj37r3WT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CrqJK2Eo&#10;bLItzFJ/Q/0P+B/P+39+690iJY3hkaORSroSGB9+691j9+691737r3Xvfuvde9+691737r3Xvfuv&#10;de9+690qsPkPKopZm/dQftMf7QH4/wBcf7yP9b37r3T97917r3v3Xuve/de697917r3v3Xuve/de&#10;697917r3v3Xuve/de6wyIbiRP1qOR/Uf09+691kRw66h/rEf0Pv3XuuX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pqymPFXH5IwBURj0n&#10;6ah/qT/xHv3XukaQVJVgQykggi1iPfuvdde/de697917r3v3Xuve/de697917r3v3XuuSsyMroxV&#10;lIZWBsQR7917pbY6uWthubCaOwlX/emH+B/3g8e/de6cPfuvde9+691737r3Xvfuvde9+691737r&#10;3Xvfuvde9+691737r3WBwY2MqC6n/OKP97H+Pv3XuswIYAg3B5B9+6913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YMvjvKDVQL+4o/d&#10;QD9QH5H+I/3n37r3SW9+691737r3Xvfuvde9+691737r3Xvfuvde9+691npqiSlmWaM+peCD9CD9&#10;Qf8AA/8AG/fuvdLqmqI6qFJoz6WHIP1BH1B/xHv3Xus/v3Xuve/de697917r3v3Xuve/de697917&#10;r3v3Xuve/de697917qP/AJhv+bTHn/aT/wAUPv3XupH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ktl8b4i1VAv7ZN5UA/ST+R/g&#10;f94/1vfuvdMHv3Xuve/de697917r3v3Xuve/de697917r3v3XunHHVzUU12uYJLCVR/vDD/Ef7yP&#10;fuvdLVWV1V0YMrAMrA3BB9+691y9+691737r3Xvfuvde9+691737r3Xvfuvde9+691737r3XRAII&#10;IuDwR7917rAhMTeNj6CT42P+9e/de6k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uiAwKkAgggg88H37r3SNymPNJJ5IwTTyH0n66T/qT&#10;/wAR7917pq9+691737r3Xvfuvde9+691737r3Xvfuvde9+690/YfIGJlpZm/ac2iYn9JP4/1if8A&#10;bH/X9+690qvfuvde9+691737r3Xvfuvde9+691737r3Xvfuvde9+691737r3XF0DqVb6H37r3WON&#10;yG8T/rAuD/Uf8V9+691m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cJY0mjaORQyOCGB/3319+690iK6ieimKG7RtcxSf1H9D/iPz/t/f&#10;uvdQffuvde9+691737r3Xvfuvde9+691737r3XvfuvdK3EZD7hPt5m/ejX0Mf7Sj/e2H5/qOf6+/&#10;de6e/fuvde9+691737r3Xvfuvde9+691737r3Xvfuvde9+691737r3WORNY+tmXlW/offuvddRya&#10;wQws68Mv/E/63v3Xusv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qPU00dVC0Mg4PKsPqD+CP8ffuvdIapp5KWVoZRyv0I+hH4I/wPv3Xu&#10;sHv3Xuve/de697917r3v3Xuve/de697917rkjtG6ujFXRgysPwR7917pcUFalbCG4EqWEqf4/wBR&#10;/gfx/tvfuvdTvfuvde9+691737r3Xvfuvde9+691737r3Xvfuvde9+691737r3WKRCbOnEi/T/Ef&#10;0Pv3XuuSOHW44/BB/B9+691z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Qa+iSth0myypcxP/AEP9D/gfz/t/fuvdIiSN4naORSrobMD7&#10;917rh7917r3v3Xuve/de697917r3v3Xuve/de6k0tVJSTLNH+OGU/RgfqD/vvr7917pcwTx1ESTR&#10;m6uL/wCsfyD/AIg+/de6ze/de697917r3v3Xuve/de697917r3v3Xuve/de697917r3v3XusDqUb&#10;yoP+Wi/1H9f9f37r3WZWDAMpuD9Pfuvdd+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mnKY4VaeWIAVEY4/GoD+yf8f6f7b37r3SOIIJBB&#10;BBIIIta3v3Xuuvfuvde9+691737r3Xvfuvde9+691737r3TnjK80culyTTyECQfWx/DD/W/P9R/r&#10;D37r3S0BBAIIIIBBBve/v3Xuu/fuvde9+691737r3Xvfuvde9+691737r3Xvfuvde9+691737r3U&#10;c/sNqH+aY+oAfpJ/P+t7917qR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pP5fG+QNVwL6wLzIB9QP7Q/wAR+f6/6/1917pL+/de&#10;697917r3v3Xuve/de697917r3v3Xuve/de6UOHyGgikmb0sf2GP4J/sn/An6f48fn37r3Sn9+691&#10;737r3Xvfuvde9+691737r3Xvfuvde9+691737r3XvfuvddEAggi4P1Hv3XusCkxMEP8Am2/Qf6E/&#10;j37r3Uj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SVy2N8JNVAv7TH91AP0k/kf7Sf8AeD7917ph9+691737r3Xvfuvde9+69173&#10;7r3Xvfuvde9+690sMVkPuk8Mrfvxjgn+0o/P+uPz/t/fuvdPHv3Xuve/de697917r3v3Xuve/de6&#10;97917r3v3Xuve/de697917riyh1KsLg+/de6xRsynxSfUfob+o/4r7917rP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6ZQwKsAysCCCL&#10;gg+/de6RmTx5o5NcYJp5D6T9dJ/1J/4j37r3TX7917r3v3Xuve/de697917r3v3Xuve/de65xyPD&#10;IksbFXRgykf4f8R7917pc0NYlbAJFsHHplT+h/4ofx7917qZ7917r3v3Xuve/de697917r3v3Xuv&#10;e/de697917r3v3Xuve/de64SIHW30IN1Yfg+/de64xuWujcSJ+of1/xHv3Xusv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HLEk0bRSKG&#10;RxZgf999R7917pEV1E9FMUa5ja5if+o/4qPz7917qF7917r3v3Xuve/de697917r3v3Xuve/de6l&#10;UdW9HOsqcr+mRP8AVKfqP9f+nv3XulzDNHPGksTakcXB/wCIP+I9+691l9+691737r3Xvfuvde9+&#10;691737r3Xvfuvde9+691737r3XvfuvdYpELWdOJF+h/r/gffuvdco3Drf6EcMv8AQj37r3XP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HqqaOrhaGQfXlWH1Uj6Ee/de6Q1RTyUsrQyizL9CPoQfoR/h7917rB7917r3v3Xuve/de697917r&#10;3v3Xuve/de6dcXkDSS+OQ/5PI3qv/ZJ/tD/if+Ne/de6WYIIBBuDyCOfr7917r3v3Xuve/de6979&#10;17r3v3Xuve/de697917r3v3Xuve/de697917rBIrKfLH9R+tf6j/AIr7917rKrB1DKbg+/de65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oFfQpWxaeFlS5if/iD/gf+N+/de6RMkbxO0cilXQ6WU+/de64e/de697917r3v3Xuve/de6979&#10;17r3v3XulJhsh+mjmb/Cnc/9Ck/71/tv6D37r3Sk9+691737r3Xvfuvde9+691737r3Xvfuvde9+&#10;691737r3Xvfuvde9+691HYGFi4/zbH1r/Q/1Hv3Xus4IIBBuD9D7917rv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00ZTHCqTyxACoQf6&#10;2oD8H/H+n+29+690jyCCQQQQbEHj6e/de669+691737r3Xvfuvde9+691737r3XgbcjgjkEe/de6&#10;WWLyAq4/HIf8ojX1X41D/VD/AB/r/wAb9+6907e/de697917r3v3Xuve/de697917r3v3Xuve/de&#10;697917r3v3Xuve/de6jj9lgpuYmPpP8AQn8e/de6k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T2Xx2sNVwL6xzMgH1A/tD/Efn&#10;+v19+690mPfuvde9+691737r3Xvfuvde9+691737r3WSGWSCRJYm0uhuD/xH+sffuvdLmjq0rIFl&#10;Wwb6SJe+k/0/1v6e/de6l+/de697917r3v3Xuve/de697917r3v3Xuve/de697917r3v3XuumUMC&#10;rC4P19+691hRijeJz/yzb+o/p/r+/de6z+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SmWx3gJqYF/ZY/uIP7JP5H+0n/ePfuvdM&#10;Xv3Xuve/de697917r3v3Xuve/de697917qZQ1j0c4kFyh9Mqf1H/ABUfj37r3S5jkSaNJY2DI6hl&#10;I/x/4n37r3XP37r3Xvfuvde9+691737r3Xvfuvde9+691737r3Xvfuvde9+691wdA62PB+oP9D/X&#10;37r3XGNybo/Ei/X/ABH9R7917rL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6ZVdSrAMrAqykXBB9+690jMnjzRyakBNPIfQfrpP+pP8A&#10;xH+Hv3Xumv37r3Xvfuvde9+691737r3Xvfuvde9+6908YrIfayeGU/sSH6/6lj+f9Y/n/b+/de6W&#10;Hv3Xuve/de697917r3v3Xuve/de697917r3v3Xuve/de697917r3v3XusUkeqzLw6m6n/iP9b37r&#10;3Xcb6x9LMvDL/Q+/de6y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scsUc8bRSqGRxYg/77gj37r3SHraOSimMbXZDzHJa1x/xUfke/de&#10;6h+/de697917r3v3Xuve/de697917r3v3XulPh8hqApJm9QFoHJ+oH9n/XH4/wAOP6e/de6UPv3X&#10;uve/de697917r3v3Xuve/de697917r3v3Xuve/de697917r3v3XusMiEHyoPWByv9R/xX37r3WRH&#10;DqGX6H37r3XL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Gq6WOrhaKQf4o4HKkfQj/ffT37r3SHqKeSmlaGUWZTwfwR+CP8D7917rB791&#10;7r3v3Xuve/de697917r3v3XuuwSCCCQQQQQbWt7917paYyvFZFpcgTxACQf1H4Yf6/5/of8AXHv3&#10;XunP37r3Xvfuvde9+691737r3Xvfuvde9+691737r3Xvfuvde9+691737r3UdgYm8ij0H/OKP97H&#10;v3Xus4IIBBuDyD7917rv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AyFClbFbhZkuYn/1/wAH/A/7x7917pEyI8TtG6lXQlWU/wCHv3Xu&#10;uHv3Xuve/de697917r3v3Xuve/de6zQTyU8qTRGzob/6/wDUH/Aj37r3S5paqOrhWaPi/DITcqR9&#10;Qf8AffT37r3Un37r3Xvfuvde9+691737r3Xvfuvde9+691737r3Xvfuvde9+691737r3Uf8AzDW/&#10;3Ux4/wBpP/FD7917qR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pnymOFUhmiH+UIPoP7YH4/wBf+n+29+690jyLcHgjgg+/de69&#10;7917r3v3Xuve/de697917r3v3Xup1BWvRTahdonsJU/qP6j/ABH4/wBt7917pcI6SIskbBkcBlYf&#10;kH37r3XL37r3Xvfuvde9+691737r3Xvfuvde9+691737r3Xvfuvde9+6910QGBBFweCPfuvdYUJj&#10;YRObg/5tj/vR9+691n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0ncvjtQargX1DmdFH1/2of4/1/wBv/X37r3SZ9+691737r3Xv&#10;fuvde9+691737r3XvfuvdPWIyH27inlP7MjDSxP6WP8AvSn8/wBPr/X37r3Su9+691737r3Xvfuv&#10;de9+691737r3Xvfuvde9+691737r3Xvfuvde9+691xdA66T/AK4P9D7917rHG5uY3/Wv0P8AUf19&#10;+691m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0k8tjvAxqYF/Zc+tR/ZJ/6JP8AvB/2Hv3XumP37r3Xvfuvde9+691737r3Xvfu&#10;vde9+690qsPkPKopJm/cQfssf7Sj+z/wYf7yP9bn3Xun737r3Xvfuvde9+691737r3Xvfuvde9+6&#10;91737r3Xvfuvde9+691737r3WORNYBBs68q3++/Hv3XuvRvrFiLOvDL/AL78e/de6y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umVXUq&#10;wDKwIZSLgg+/de6ReSoGo5dSXMEhJjb62/2k/wCI/H9R/sffuvdNnv3Xuve/de697917r3v3Xuve&#10;/de65KzIyuhKspDKw4II+h9+690tcdXLWw+qwnjsJV/r/tQ/wP8AvB/2Hv3XunH37r3Xvfuvde9+&#10;691737r3Xvfuvde9+691737r3Xvfuvde9+691737r3WGRDcSJ+tfx/Uf09+691zRw6hh/rEf0P8A&#10;T37r3XP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imhjnjeKVdSOLEf8AEj/Ee/de6Q9bRyUcxjflTcxv+GH/ABUfn37r3UT37r3Xvfuv&#10;de9+691737r3XvfuvdZ6eokppkmjPqU8j8EH6g/4H37r3S5pqmOqhWaM8NwQfqCPqD/re/de6ke/&#10;de697917r3v3Xuve/de697917r3v3Xuve/de697917r3v3Xuve/de6wOpjYyoLg/5xR/vf8Ar+/d&#10;e6zKQwDDkEXHv3Xuu/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UWrpY6yFopOD9Ue3Kn+vv3XukPUQSU0rQyizL/tiD9CP6g+/de6w+/d&#10;e697917r3v3Xuve/de697917pwx1c1FNc3ML2EqD/eCP8R/vP0/1vde6WysrqrowZWAZWBuCD791&#10;7rl7917r3v3Xuve/de697917r3v3Xuve/de697917r3v3Xuve/de697917qP/mGv/upjz/tJP/EH&#10;37r3Uj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TfkKBK2LiyzID43/6JP8Agf8AePfuvdIl0aN2R1KujFWU/gj37r3XH37r3Xvf&#10;uvde9+691737r3XvfuvdPuIyHiYUszftOf2mJ/ST+P8AWY/7Y/659+690q/fuvde9+691737r3Xv&#10;fuvde9+691737r3Xvfuvde9+691737r3XvfuvddEAggi4PBHv3XusCkxN425Qn9tj/vR9+691I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0zZXHfcoZ4R/lCLyB/bA/H/Bh+P8Abe/de6SBFuDwRwQffuvde9+691737r3Xvfuvde9+&#10;691737r3SsxGQ86CmmJ8yL6GP9pR/wBFD/eR/sffuvdPnv3Xuve/de697917r3v3Xuve/de69791&#10;7r3v3Xuve/de697917r3v3XuuLoHUq30Pv3XuscbkHxSfqH6W/qP+K+/de6z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TmXx19&#10;VXAvP1nRR/ycP+J/2/8AX37r3Sa9+691737r3Xvfuvde9+691737r3XJHaN1dGKujBlYfgj37r3S&#10;3x9atbCG4EqWWVP8f6j/AAP/ABr37r3U/wB+691737r3Xvfuvde9+691737r3Xvfuvde9+691737&#10;r3Xvfuvde9+691jkTWPrZl5Vv6H37r3XUcmq6sLOvDD/AIkf4e/de6y+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SWWx327GohX&#10;9hz61H9gn/ok/j+n0/p7917pk9+691737r3Xvfuvde9+691737r3UilqZKSZZozyOGX8MD9Qf9f3&#10;7r3S6p546mJJojdXH0/IP5B/xHv3Xus3v3Xuve/de697917r3v3Xuve/de697917r3v3Xuve/de6&#10;97917r3v3XusUiE+tOJF+n+I/offuvdckcOtxwfowP4Pv3Xuuf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iyq6sjAMrAhlPNwffuvdIv&#10;I0DUUt1u0Dn9tj+P9pP+I/3ke/de6bffuvde9+691737r3Xvfuvde9+6905Y2vNHLZ7mCSwkX62/&#10;2oD+o/P9R/sPfuvdLVWDAMpBVgGUj8g/T37r3Xfv3Xuve/de697917r3v3Xuve/de697917r3v3X&#10;uve/de697917r3v3XusDqUbypzx+4v8AUD8/649+691mVgwDKbg+/de67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Yp4Y6iJ4pV1I4sf&#10;+II/xHv3XukPWUklHMY35U8xvbhh/wAV/qPfuvdRPfuvde9+691737r3Xvfuvde9+690oMPkNBFJ&#10;M3oY/sOT9Cf7J/wP4/x/1+Pde6VHv3Xuve/de697917r3v3Xuve/de697917r3v3Xuve/de69791&#10;7r3v3Xuve/de6jn9liwuYmPqH9Cfz7917qQDfkcg8gj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UWspI6yExPw31je3Kn+v+t/X&#10;37r3SHngkp5XhlFnQ/7Aj8Ef4H37r3WH37r3Xvfuvde9+691737r3XvfuvdK/E5D7lPDM378Y4JP&#10;6x/X/XH5/wBv/X37r3Tz7917r3v3Xuve/de697917r3v3Xuve/de697917r3v3Xuve/de697917r&#10;xAIIPIPBH+v7917qOp8LBD/m2/Qx/B/offuvdS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N2RoFrYuLLOgPjf+v+0n/A/7x791&#10;7pFOjRsyOpV1JVlPBBHv3XuuPv3Xuve/de697917r3v3XuuccjxOskbFXQhlYf4e/de6XFDWJWwh&#10;x6ZFssqf0P8Ah/gfx7917qb7917r3v3Xuve/de697917r3v3Xuve/de697917r3v3Xuve/de6979&#10;17riyh1KsLg+/de6xRsynxSfUfob+o/4r7917rP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plyuOFQhnhX99B6lH9sD/oofj+v0&#10;/p7917pI+/de697917r3v3Xuve/de697917qVSVUlJMssZ4+jp+GH5H/ABT37r3S5hmjniSWI6kc&#10;XH/FD/iPz7917rL7917r3v3Xuve/de697917r3v3Xuve/de697917r3v3Xuve/de697917rhIgkW&#10;30I5Vv6H37r3XGNy10fiRfqP6/4j37r3WX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Sby+N/VVwL/UzoP8AoYf8T/t/6+/de6Tf&#10;v3Xuve/de697917r3v3Xuve/de6dcXXmkl8chP28rDWP9STxq/4r/h/re/de6WQIIBBBBAIIN739&#10;+69137917r3v3Xuve/de697917r3v3Xuve/de697917r3v3Xuve/de697917rFJGWsy8SL+k/wDE&#10;H37r3XKNw63+hBsyn8H37r3XP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SRyuONO5nhX9hz6lH9gn/ok/j+n0/p7917pl9+6917&#10;37r3Xvfuvde9+691737r3Sjw+Qtpo5m4JtA5P9f7H/FP9t/T37r3Sl9+691737r3Xvfuvde9+691&#10;737r3Xvfuvde9+691737r3Xvfuvde9+691737r3WCRSp8sY9Q/Uv9R/xX37r3WVWDqGU3B9+691y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cXRZFZHUMjAqynkEH37r3SKyNA1FLxdoHJ8b/wBP9pP+I/3n37r3Td7917r3v3Xuve/de697&#10;917rwNuRwRyCPfuvdLLFZD7qPxSt/lEY5/Gof6r/AF/6/wDG/fuvdO3v3Xuve/de697917r3v3Xu&#10;ve/de697917r3v3Xuve/de697917r3v3Xuve/de6jsPE2tf82361/pf8j37r3WcEEAg3B+h9+691&#10;3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wzwR1ETwyi6OP8AYg/gj/Ee/de6Q9ZSSUczRPyPrG/4Yf1/1/6+/de6i+/de697917r3v3X&#10;uve/de6yRSvBIksbFXQ3Uj/ffQj6+/de6XNFVx1kKyrYMOJI73Kn/ih/Hv3Xupfv3Xuve/de6979&#10;17r3v3Xuve/de697917r3v3Xuve/de697917r3v3Xuve/de6jj9htJP7TH0k/wBkn8f63v3XupH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olZSR1kJjfhhzG9uVP8AxT+o9+690h5oZKeV4pV0uhsf+Kj+oPv3XusXv3Xuve/de697&#10;917r3v3XuplFWPRzCRblD6ZEva4/4qPx7917pcRSpNGksbakcXU/778j37r3WT37r3Xvfuvde9+6&#10;91737r3Xvfuvde9+691737r3Xvfuvde9+691737r3XTKGBVhcH6+/de6woxRvE5v+Y2P5H9P9f37&#10;r3Wf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TbkaBa2K62E8YPjb+v+0n/A/wC8H37r3SLZWRmRgVZSQynixHv3XuuPv3Xuve/d&#10;e697917r3v3XunfF5A0snilP+TyHn/aSfz/rf1/2/v3XulgCCAQbg/Q+/de679+691737r3Xvfuv&#10;de9+691737r3Xvfuvde9+691737r3Xvfuvde9+691wdA62PH5BH4Pv3XuuMbk3R+HX/eR/Ue/de6&#10;y+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ZMtjvuFNRCv76D1qP7YH/AEUPx/X6f09+690kvfuvde9+691737r3Xvfuvde9+690&#10;ocTkSlqaU3X/AHWT/vX+w/Hv3XulODfkcg8gj37r3Xvfuvde9+691737r3Xvfuvde9+691737r3X&#10;vfuvde9+691737r3XvfuvdY5E1gFTZ1N1P8AxHv3XuvRvrBuLMpsy/0Pv3Xusn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k1l8d&#10;bVVwLx9Z0Uf8nD/if9v/AF9+690nPfuvde9+691737r3XvfuvddgkEEGxBuCP8PfuvdKzG1/ljCu&#10;blOJB/T/AGof4H8/4/7z7r3T2Dfkcg8gj37r3Xvfuvde9+691737r3Xvfuvde9+691737r3Xvfuv&#10;de9+691737r3XvfuvdYZEIPlj/WOCP6j+n+v7917rIjh1DD6H37r3XL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4i/B5B4IPv3Xukhlc&#10;d9s5nhH+Tu3IH9gn8f8ABT+P9t7917pm9+691737r3Xvfuvde9+691lgmenlWVPqp5B+hB+oP+B9&#10;+690sqSpSSJJUN4W4I+pRvyD/h/yP37r3Tj7917r3v3Xuve/de697917r3v3Xuve/de697917r3v&#10;3Xuve/de697917r3v3Xuo7gxMZEHpP8AnFH+9j37r3WcEMAQbg/Q+/de67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cXRZEZHUMjqVZT&#10;+QffuvdIrIUD0UvF2hcnxv8A9En/ABH+8+/de6bvfuvde9+691737r3XvfuvdTqCtajluQWhkss0&#10;f9R/Uf4j/jXv3XulhG4UKytrp5AGRxzbV9P9h7917qV7917r3v3Xuve/de697917r3v3Xuve/de6&#10;97917r3v3Xuve/de697917r3v3Xuo/MLf82mP/JJP/Ee/de6k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w1EEdTE0Mourf7cEf&#10;Qj+hHv3XukPV0slHM0UnI+qPbhh/X37r3UX37r3Xvfuvde9+691737r3T3ia8Qt9rObwSGyFv7JP&#10;/RJ/3g/7H37r3SlBMJ0tzET6W/p/gf8AD37r3Uj37r3Xvfuvde9+691737r3Xvfuvde9+691737r&#10;3Xvfuvde9+691737r3XRAYEEXB4I9+691hQmJhE5up/zbf8AEH37r3Wf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USto46yExvw&#10;wuY3/Kn/AIofz7917pDzQyQSPFKul0NiP+JH+B9+691i9+691737r3Xvfuvde9+690qsRXidPtJz&#10;eRVtGW/tKPx/rj/ev9b37r3TsCYSFYkxE+lv6f4H37r3Uj37r3Xvfuvde9+691737r3Xvfuvde9+&#10;691737r3Xvfuvde9+691737r3XF0DqVP+wP9P8ffuvdY43NzG/61HB/qP6+/de6z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bM&#10;lQLWRakAFRGD42+l/wDaT/r/AI/of9j7917pGMrIxVgVZSQykWII9+691x9+691737r3Xvfuvdcl&#10;ZkZXUlWUgqw4sR7917pa0FYlfAQ4HlQBZk/3ph/gf94Pv3XupKkwkI5vGTZHP4/wP++/417r3Uj3&#10;7r3Xvfuvde9+691737r3Xvfuvde9+691737r3Xvfuvde9+691737r3WORNY44deVb/H37r3Xo5NY&#10;IIs68Mv++/r7917rJ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pjy2O86mpgX95B61H9oD/oof7yP9h7917pJ+/de697917r3v3X&#10;uve/de6z01RJSzJNGeVPI/BB+oP+B9+690uYJoqyBZE5RxYg/UEfUH/Ee/de68pMREbm6H/Nuf8A&#10;ej7917qR7917r3v3Xuve/de697917r3v3Xuve/de697917r3v3Xuve/de697917rDIhuJE/Wv+8j&#10;+nv3XuuaOHW4/wBiP6H37r3XP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SZy+O0lquBfSeZ0A+n+1D/AA/r/t/fuvdJ337r3Xvf&#10;uvde9+691737r3Tjjq5qKb1XMMhAlX6/8hD/ABH+8+/de6WnolQEEOjgEEG9wfoR7917rGrNEwjc&#10;3U8I/wDxB9+691n9+691737r3Xvfuvde9+691737r3Xvfuvde9+691737r3Xvfuvde9+691gcGNj&#10;KguD/nFH5t+f9ce/de6zKwYBgbg8j37r3Xf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xF+DyDwQffuvdI/KY40rmaIf5O5+g/sE/j/W/&#10;p/tvfuvdM/v3Xuve/de697917r3v3Xun7D5DxMKWZv23P7TH+yT+P9Y/7wf9f37r3SpZQwKsLg+/&#10;de6wqxjYRubg/oc/70f8ffuvdZ/fuvde9+691737r3Xvfuvde9+691737r3Xvfuvde9+691737r3&#10;XvfuvdRz+w1x/mmPI/1JP/Ee/de6k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4SIkqNG6hkcFWU/4+/de6RWQoXopbctC5Jif/&#10;AFvwf8R/vPv3Xum/37r3Xvfuvde9+691737r3StxOQ+4QU8zfvoPQx/tKP8Aoof71z/X37r3Tyyq&#10;6lWFwffuvdYlZo2EchuD+h/6/wCB/wAffuvdZ/fuvde9+691737r3Xvfuvde9+691737r3Xvfuvd&#10;e9+691737r3XRAIIIuD9R7917rApMTeNiSh/zbH8f4H37r3Uj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WGop46mJoZRdW+h/IP&#10;4I/xHv3XukNV0slJM0Ug/wAUcDhgfoR/vvr7917qN7917r3v3Xuve/de65o7RusiMVdGDKw/qPfu&#10;vdLegrVrYdX0lSyyp/Q/1H+B9+691MZVdSrC4Pv3XusSMyN4pD/yzf8Ar/h/r/77/X917rP7917r&#10;3v3Xuve/de697917r3v3Xuve/de697917r3v3Xuve/de64sodSrfQ+/de6xxsVPic+ofpb+o/wCK&#10;+/de6z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h1tHHWwmNvS45jktex/4ofyPfuvdIeWKSCRopVKuhsQf99yD7917rH7917r3&#10;v3Xuve/de6k0lVJSTLNH+OHX8MD9QffuvdLqCeOoiSaI3Rxf/W/qD/iD7917rm6K6lWHHv3XusSO&#10;yt4pPr/Yf+v/ABv/AH3+v7r3Wf37r3Xvfuvde9+691737r3Xvfuvde9+691737r3Xvfuvde9+691&#10;jkjDgfhgbq39D7917rqNy11bh14Yf8T/ALH37r3WX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TXk8eKyPUgAqIx6D9NQ/1J/wCI&#10;/wAffuvdIxlZGKsCrKSrKRYgj37r3XXv3Xuve/de697917pzxleaOXS5JgkP7g+tj/qh/wAT/h/s&#10;PfuvdLQEMAykFWAIIN7g+/de64uiutj/ALA/09+691wR2VvHJ+r+y39f+N+/de6ze/de697917r3&#10;v3Xuve/de697917r3v3Xuve/de697917r3v3XusUiE2dOJF+n+P+Hv3XuuUbh1uOD9GH9D7917rn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piy2O84NTAv7yj9xB/aA/I/2of7z7917pKe/de697917r3v3Xuve/de6UOHyGgrSTN6&#10;SbQufwT/AGT/AIH8f7b37r3Sn9+691wdFdbH/YH+nv3XuuCOQfHJ+r+y3+qH/FffuvdZvfuvde9+&#10;691737r3Xvfuvde9+691737r3Xvfuvde9+691737r3WCRSreVBc/21/qP+Kj37r3WVWDqGU3B9+6&#10;91y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0mMvjdBargX0E3mQD6E/2h/gfz/T6/T6e690nvfuvde9+691737r3XvfuvdLDFZD&#10;7qPwyn9+Nfqf7Sj8/wCuPz/t/fuvdPHv3XuuDoHWx4/II/B9+691wRyD45OHH0P4I/4r7917rN79&#10;17r3v3Xuve/de697917r3v3Xuve/de697917r3v3Xuve/de6jkeFi4/zbH1r/Qn8j37r3UgG/I5B&#10;5BH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uiAQQQCCLEHn6+/de6R+UxxpX8sQP28jcfnST+P9b+n+29+6900e/de697917r3v&#10;3XuuccjwyJLGxV0OpSPfuvdLmhrErIRItg62Eqf0P/FD+PfuvdTPfuvdcHQOLHgjkEfUH37r3XCN&#10;zq8cn6x9D/Uf19+691m9+691737r3Xvfuvde9+691737r3Xvfuvde9+691737r3XiAQQeQeCP9f3&#10;7r3UcEwsEP8Am2PoY/g/0Pv3XupH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uEkaSo0cihkcaWU+/de6RNfQvRS6eWie5if/iD/&#10;AIj/AI37917qB7917r3v3Xuve/de6l0dXJRzLKnI/TIn9R/T/X/p7917pcwzRzxpLG2pHFwf+IP+&#10;I9+691k9+691wkjEgseCOVYfUH37r3XCOQ38cnEg/wBsR/Uf77/jXuvdZvfuvde9+691737r3Xvf&#10;uvde9+691737r3Xvfuvde9+691xZQ6lWFwffuvdYo2Kt4nNz/Yb+o/4qPfuvdZ/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YKin&#10;jqomhlF1b6EfUEfQj/H37r3SHqqaSkmaGQfTlWH0YH6Ee/de6je/de697917r3v3XunbF5D7STxy&#10;E/byH1f7Sf8AVD/D+v8Axr37r3SyBBAINweQRz9ffuvde9+691jkjEg/ow5Vh+PfuvddRyEnQ/Eg&#10;/wB5/wAR7917rL7917r3v3Xuve/de697917r3v3Xuve/de697917r3v3XuuEiCRbfQ/VT/Qj37r3&#10;XGNybo/Ei/X/AB/xHv3Xusv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oVdRJWwlGsJFuYn/AKH/AIofz7917pESxPDI0UilXQ2Y&#10;H/ffQ+/de6x+/de697917r3v3XulJh8h+mjmb/CBz/0If+I/239PfuvdKT37r3XvfuvdY5Iw4/ow&#10;5Vh+PfuvddRuTdH4kX6j+v8AiPfuvdZffuvde9+691737r3Xvfuvde9+691737r3Xvfuvde9+691&#10;ikQtZlNnS5U/8R7917rlG4cXtZgbMv8AQj37r3XP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TXk8eKyPXGAKiMek/TUP9Sf+I9+&#10;690jGUqSrAqykggixBHv3Xuuvfuvde9+6912CQQQSCDcEcfT37r3SxxeQ+7j8chH3EY9X+1D/VD/&#10;AB/r/wAb9+6907e/de697917rHImsXBs68q39P8AjXv3Xuuo5NV1YaZF+o/r/iPfuvdZffuvde9+&#10;691737r3Xvfuvde9+691737r3Xvfuvde9+691hkVlPlj/UB6l/qP+Kj37r3WRWDqGX6H37r3XL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TDlsb5gaqBf3VH7qAfqA/I/2of7yPfuvdJX37r3Xvfuvde9+691khlkgkSWJtLobg/wDE&#10;H/A+/de6XVHVx1kIlTg/SRPyp/p/rf09+691K9+691737r3WOSPXYg6XX9Lf778e/de66jk1XVhp&#10;kX6j+v8AiPfuvdZffuvde9+691737r3Xvfuvde9+691737r3Xvfuvde9+691HYGJvIoujf5xR+P8&#10;R7917rOCCAQbg/Q+/de67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0l8vjfGWq4F9BN5kA+hP8AaH+B/P8AT/W+nuvdJ/37r3Xv&#10;fuvde9+691Moax6KYSLco1llT+o/4qPx7917pcxyJNGksbBkcalI9+691z9+691737r3WKSPXYg6&#10;XXlW/wCIP+Hv3Xuu45Nd1YaZF/Uv/Ej/AA9+691k9+691737r3Xvfuvde9+691737r3Xvfuvde9+&#10;691737r3UcfsNY/5pjwf9ST+P9b37r3Uj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RAIIIBBBBBF739+690jspjzSP5IwTTyHj&#10;86T/AKk/4f09+6900+/de697917r3v3XunjFZD7aQQyn9iRvqf7JP5/1j+f9v7917pYe/de69791&#10;7r3v3XusUkeqzKdMi/pb/iD7917ruOTWCCNLrwy/778e/de6ye/de697917r3v3Xuve/de697917&#10;r3v3Xuve/de66ZQwKkXB4Pv3XusKMY2ET/T/AHW39f8AD/XHv3Xus/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wljSaNo5FDI4IYH/AH319+690iK6ieimKG7RtcxSf1H9D/iPz/t/fuvdQffuvde9+691npqiSllW&#10;aI2ZeCPwQfqD/gffuvdLqmqI6qFJozw31H5BH1B/xHv3Xus/v3Xuve/de697917r3v3XusLowbyR&#10;/q/tL/Uf8V9+691zR1dbj/Yj+nv3Xuufv3Xuve/de697917r3v3Xuve/de697917rHJHrAtw68q3&#10;9PfuvdejfWCGFnXhh7917rJ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qPVU0dXC0Mg4PKt+VP4I9+690hqmnkpZWhlHK/Qj6Efg&#10;j/A+/de6we/de697917pwx1c1FNc3MMhAlX/AKKH+I/3n37r3S2VldVdSGVgCrDm4Pv3XuuXv3Xu&#10;ve/de697917r3v3XusLoyt5I/wBX9pf6/wDG/fuvdc0dZF1L/sR/T37r3XP37r3Xvfuvde9+6917&#10;37r3Xvfuvde9+691hkQm0icSL/vI/offuvdc0cOtxx+CD+D7917rn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qDX0SVsOk2WVLm&#10;J/6H+h/wP5/2/v3XukRJG8TtHIpV0NmB9+691w9+691737r3T7h8h4WFLM37Tn9pif0k/j/WP+8H&#10;/X9+690q/fuvde9+691737r3Xvfuvde9+691gdGRjJGOf7af1/43/vv9f3XusqOrqGU8e/de65e/&#10;de697917r3v3Xuve/de697917r3v3XusDqY2Mqcg/wCcUfn/AB/1/fuvdZlYMAym4P09+6913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ppymOFWnliAFRGOPxqA/B/x/p7917pHEEEggggkEEWtb37r3XXv3Xuve/de6VuIyHnT7aZ&#10;v3ox6GP9pR/xI/3kc/19+6909+/de697917r3v3Xuve/de697917rAyGNvJGOD+tB+f8R/j7917r&#10;KrK6hlNwffuvdcvfuvde9+691737r3Xvfuvde9+691737r3Uc/sNcf5pj6h9dJP5/wBb37r3Uj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IjK/wDA6f8Azf1X/N/635/2r+vv3Xum737r3XvfuvdSaP8A4F0/6/8APR/5v6/X&#10;8e/de6X/AL917r3v3Xuve/de697917r3v3Xuve/de6jQ/wCcl/1/7P6f+R+/de6k+/de697917r3&#10;v3Xuve/de697917r3v3XuuL/AKG/T+k/q+n+x9+691wg/wA0v6v+Qv8AffT37r3WX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21" o:spid="_x0000_s1032" type="#_x0000_t75" style="position:absolute;width:75342;height:10656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z194LCAAAA2wAAAA8AAABkcnMvZG93bnJldi54bWxEj0FrwkAUhO8F/8PyhN7qRg8hpK4igiC0&#10;FZro/ZF9TYLZtzH7qum/dwuCx2FmvmGW69F16kpDaD0bmM8SUMSVty3XBo7l7i0DFQTZYueZDPxR&#10;gPVq8rLE3Pobf9O1kFpFCIccDTQifa51qBpyGGa+J47ejx8cSpRDre2Atwh3nV4kSaodthwXGuxp&#10;21B1Ln6dgS8n0l5O+sCX/pgmH9us9KdPY16n4+YdlNAoz/CjvbcGFnP4/xJ/gF7d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c9feCwgAAANsAAAAPAAAAAAAAAAAAAAAAAJ8C&#10;AABkcnMvZG93bnJldi54bWxQSwUGAAAAAAQABAD3AAAAjgMAAAAA&#10;">
                <v:imagedata r:id="rId3" o:title=""/>
                <v:path arrowok="t"/>
              </v:shape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33" type="#_x0000_t202" style="position:absolute;left:50196;top:6953;width:23622;height:57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EzX78A&#10;AADaAAAADwAAAGRycy9kb3ducmV2LnhtbERPS4vCMBC+L/gfwgje1sRFxa1GkRXBk+JjF/Y2NGNb&#10;bCalibb+eyMInoaP7zmzRWtLcaPaF441DPoKBHHqTMGZhtNx/TkB4QOywdIxabiTh8W88zHDxLiG&#10;93Q7hEzEEPYJashDqBIpfZqTRd93FXHkzq62GCKsM2lqbGK4LeWXUmNpseDYkGNFPzmll8PVavjd&#10;nv//hmqXreyoalyrJNtvqXWv2y6nIAK14S1+uTcmzofnK88r5w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KQTNfvwAAANoAAAAPAAAAAAAAAAAAAAAAAJgCAABkcnMvZG93bnJl&#10;di54bWxQSwUGAAAAAAQABAD1AAAAhAMAAAAA&#10;" filled="f" stroked="f">
                <v:textbox>
                  <w:txbxContent>
                    <w:p w:rsidR="00F4733E" w:rsidRPr="00CE535F" w:rsidRDefault="00F4733E" w:rsidP="00F4733E">
                      <w:pPr>
                        <w:rPr>
                          <w:rFonts w:ascii="Effra Light" w:hAnsi="Effra Light"/>
                          <w:sz w:val="56"/>
                          <w:szCs w:val="56"/>
                        </w:rPr>
                      </w:pPr>
                      <w:r w:rsidRPr="00CE535F">
                        <w:rPr>
                          <w:rFonts w:ascii="Effra Light" w:hAnsi="Effra Light"/>
                          <w:sz w:val="56"/>
                          <w:szCs w:val="56"/>
                        </w:rPr>
                        <w:t>XEROGRAFIX</w:t>
                      </w:r>
                    </w:p>
                  </w:txbxContent>
                </v:textbox>
              </v:shape>
              <v:shape id="_x0000_s1034" type="#_x0000_t202" style="position:absolute;left:50101;top:10763;width:18193;height:22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jaQx8EA&#10;AADaAAAADwAAAGRycy9kb3ducmV2LnhtbESPT4vCMBTE74LfITzBmyaKiluNIoqwJxf/7MLeHs2z&#10;LTYvpYm2++03guBxmJnfMMt1a0vxoNoXjjWMhgoEcepMwZmGy3k/mIPwAdlg6Zg0/JGH9arbWWJi&#10;XMNHepxCJiKEfYIa8hCqREqf5mTRD11FHL2rqy2GKOtMmhqbCLelHCs1kxYLjgs5VrTNKb2d7lbD&#10;9+H6+zNRX9nOTqvGtUqy/ZBa93vtZgEiUBve4Vf702iYwPNKvAFy9Q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o2kMfBAAAA2gAAAA8AAAAAAAAAAAAAAAAAmAIAAGRycy9kb3du&#10;cmV2LnhtbFBLBQYAAAAABAAEAPUAAACGAwAAAAA=&#10;" filled="f" stroked="f">
                <v:textbox>
                  <w:txbxContent>
                    <w:p w:rsidR="00F4733E" w:rsidRPr="00CE535F" w:rsidRDefault="00F4733E" w:rsidP="00F4733E">
                      <w:pPr>
                        <w:rPr>
                          <w:rFonts w:ascii="Effra Light" w:hAnsi="Effra Light"/>
                          <w:sz w:val="18"/>
                          <w:szCs w:val="18"/>
                        </w:rPr>
                      </w:pPr>
                      <w:r w:rsidRPr="00CE535F">
                        <w:rPr>
                          <w:rFonts w:ascii="Effra Light" w:hAnsi="Effra Light"/>
                          <w:sz w:val="18"/>
                          <w:szCs w:val="18"/>
                        </w:rPr>
                        <w:t>ONLINE  DESIGN  AGENCY</w:t>
                      </w:r>
                    </w:p>
                  </w:txbxContent>
                </v:textbox>
              </v:shape>
              <v:shape id="Grafik 22" o:spid="_x0000_s1035" type="#_x0000_t75" style="position:absolute;left:43338;top:6381;width:6992;height:69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U7ddbFAAAA2wAAAA8AAABkcnMvZG93bnJldi54bWxEj09rAjEUxO8Fv0N4BS+lZpuDyNYopVbw&#10;Uqz/Dt4em+fu2s3LkkTd+ukbQfA4zMxvmPG0s404kw+1Yw1vgwwEceFMzaWG7Wb+OgIRIrLBxjFp&#10;+KMA00nvaYy5cRde0XkdS5EgHHLUUMXY5lKGoiKLYeBa4uQdnLcYk/SlNB4vCW4bqbJsKC3WnBYq&#10;bOmzouJ3fbIalsdGfe94s9uPVPfz9VJfDzN/1br/3H28g4jUxUf43l4YDUrB7Uv6AXLyD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FO3XWxQAAANsAAAAPAAAAAAAAAAAAAAAA&#10;AJ8CAABkcnMvZG93bnJldi54bWxQSwUGAAAAAAQABAD3AAAAkQMAAAAA&#10;">
                <v:imagedata r:id="rId4" o:title=""/>
                <v:path arrowok="t"/>
              </v:shape>
              <v:shape id="_x0000_s1036" type="#_x0000_t202" style="position:absolute;left:35242;top:102108;width:37148;height:26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QOsMMA&#10;AADaAAAADwAAAGRycy9kb3ducmV2LnhtbESPQWvCQBSE7wX/w/KE3nTXUtsas5GiCJ4sTVvB2yP7&#10;TILZtyG7mvTfdwWhx2FmvmHS1WAbcaXO1441zKYKBHHhTM2lhu+v7eQNhA/IBhvHpOGXPKyy0UOK&#10;iXE9f9I1D6WIEPYJaqhCaBMpfVGRRT91LXH0Tq6zGKLsSmk67CPcNvJJqRdpsea4UGFL64qKc36x&#10;Gn72p+PhWX2UGztvezcoyXYhtX4cD+9LEIGG8B++t3dGwyvcrsQbILM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uQOsMMAAADaAAAADwAAAAAAAAAAAAAAAACYAgAAZHJzL2Rv&#10;d25yZXYueG1sUEsFBgAAAAAEAAQA9QAAAIgDAAAAAA==&#10;" filled="f" stroked="f">
                <v:textbox>
                  <w:txbxContent>
                    <w:p w:rsidR="00F4733E" w:rsidRPr="00BD7782" w:rsidRDefault="00F4733E" w:rsidP="00F4733E">
                      <w:pPr>
                        <w:autoSpaceDE w:val="0"/>
                        <w:autoSpaceDN w:val="0"/>
                        <w:adjustRightInd w:val="0"/>
                        <w:spacing w:after="0" w:line="288" w:lineRule="auto"/>
                        <w:jc w:val="right"/>
                        <w:textAlignment w:val="center"/>
                        <w:rPr>
                          <w:rFonts w:ascii="Effra Medium" w:hAnsi="Effra Medium" w:cs="Effra Medium"/>
                          <w:color w:val="E30513"/>
                          <w:sz w:val="18"/>
                          <w:szCs w:val="18"/>
                          <w:lang w:val="de-DE"/>
                        </w:rPr>
                      </w:pPr>
                      <w:r w:rsidRPr="00BD7782">
                        <w:rPr>
                          <w:rFonts w:ascii="Effra Light" w:hAnsi="Effra Light" w:cs="Effra"/>
                          <w:color w:val="808080" w:themeColor="background1" w:themeShade="80"/>
                          <w:sz w:val="18"/>
                          <w:szCs w:val="18"/>
                          <w:lang w:val="de-DE"/>
                        </w:rPr>
                        <w:t>Wir lieben es zu planen. Wir l(i)eben es zu tun.</w:t>
                      </w:r>
                      <w:r w:rsidRPr="00BD7782">
                        <w:rPr>
                          <w:rFonts w:ascii="Effra" w:hAnsi="Effra" w:cs="Effra"/>
                          <w:color w:val="808080" w:themeColor="background1" w:themeShade="80"/>
                          <w:sz w:val="18"/>
                          <w:szCs w:val="18"/>
                          <w:lang w:val="de-DE"/>
                        </w:rPr>
                        <w:t xml:space="preserve"> </w:t>
                      </w:r>
                      <w:r w:rsidRPr="00BD7782">
                        <w:rPr>
                          <w:rFonts w:ascii="Effra Medium" w:hAnsi="Effra Medium" w:cs="Effra Medium"/>
                          <w:color w:val="E30513"/>
                          <w:sz w:val="18"/>
                          <w:szCs w:val="18"/>
                          <w:lang w:val="de-DE"/>
                        </w:rPr>
                        <w:t>www.xgx.at</w:t>
                      </w:r>
                    </w:p>
                    <w:p w:rsidR="00F4733E" w:rsidRPr="00CE535F" w:rsidRDefault="00F4733E" w:rsidP="00F4733E">
                      <w:pPr>
                        <w:rPr>
                          <w:rFonts w:ascii="Effra Light" w:hAnsi="Effra Light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  <w10:wrap anchory="page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75" type="#_x0000_t75" style="width:246pt;height:246pt" o:bullet="t">
        <v:imagedata r:id="rId1" o:title="xgx-rgb"/>
      </v:shape>
    </w:pict>
  </w:numPicBullet>
  <w:abstractNum w:abstractNumId="0">
    <w:nsid w:val="0792160E"/>
    <w:multiLevelType w:val="hybridMultilevel"/>
    <w:tmpl w:val="B5B68960"/>
    <w:lvl w:ilvl="0" w:tplc="0C070001">
      <w:start w:val="1"/>
      <w:numFmt w:val="bullet"/>
      <w:lvlText w:val=""/>
      <w:lvlJc w:val="left"/>
      <w:pPr>
        <w:ind w:left="106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78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50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322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94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66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38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610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820" w:hanging="360"/>
      </w:pPr>
      <w:rPr>
        <w:rFonts w:ascii="Wingdings" w:hAnsi="Wingdings" w:hint="default"/>
      </w:rPr>
    </w:lvl>
  </w:abstractNum>
  <w:abstractNum w:abstractNumId="1">
    <w:nsid w:val="0D313B66"/>
    <w:multiLevelType w:val="hybridMultilevel"/>
    <w:tmpl w:val="FB7C8616"/>
    <w:lvl w:ilvl="0" w:tplc="5D8C2EBA">
      <w:start w:val="1160"/>
      <w:numFmt w:val="bullet"/>
      <w:pStyle w:val="Beschreibungstext-Aufzhlung"/>
      <w:lvlText w:val="-"/>
      <w:lvlJc w:val="left"/>
      <w:pPr>
        <w:ind w:left="700" w:hanging="360"/>
      </w:pPr>
      <w:rPr>
        <w:rFonts w:ascii="Effra" w:eastAsiaTheme="minorHAnsi" w:hAnsi="Effra" w:cs="MyriadPro-Regular" w:hint="default"/>
      </w:rPr>
    </w:lvl>
    <w:lvl w:ilvl="1" w:tplc="04070003" w:tentative="1">
      <w:start w:val="1"/>
      <w:numFmt w:val="bullet"/>
      <w:lvlText w:val="o"/>
      <w:lvlJc w:val="left"/>
      <w:pPr>
        <w:ind w:left="142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4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6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58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0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2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4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60" w:hanging="360"/>
      </w:pPr>
      <w:rPr>
        <w:rFonts w:ascii="Wingdings" w:hAnsi="Wingdings" w:hint="default"/>
      </w:rPr>
    </w:lvl>
  </w:abstractNum>
  <w:abstractNum w:abstractNumId="2">
    <w:nsid w:val="15A47175"/>
    <w:multiLevelType w:val="hybridMultilevel"/>
    <w:tmpl w:val="C1684710"/>
    <w:lvl w:ilvl="0" w:tplc="8798422C">
      <w:start w:val="1"/>
      <w:numFmt w:val="decimal"/>
      <w:pStyle w:val="Headline"/>
      <w:lvlText w:val="%1."/>
      <w:lvlJc w:val="left"/>
      <w:pPr>
        <w:ind w:left="360" w:hanging="360"/>
      </w:p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47962C0"/>
    <w:multiLevelType w:val="hybridMultilevel"/>
    <w:tmpl w:val="3F40FBF0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5160614"/>
    <w:multiLevelType w:val="hybridMultilevel"/>
    <w:tmpl w:val="D2708E0A"/>
    <w:lvl w:ilvl="0" w:tplc="0C07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F2E25E1"/>
    <w:multiLevelType w:val="hybridMultilevel"/>
    <w:tmpl w:val="BB7AE444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428537CD"/>
    <w:multiLevelType w:val="hybridMultilevel"/>
    <w:tmpl w:val="F0FC9812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6BC669AF"/>
    <w:multiLevelType w:val="hybridMultilevel"/>
    <w:tmpl w:val="47781270"/>
    <w:lvl w:ilvl="0" w:tplc="CD282114">
      <w:start w:val="1"/>
      <w:numFmt w:val="bullet"/>
      <w:pStyle w:val="ServicePunk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7C3433D8"/>
    <w:multiLevelType w:val="hybridMultilevel"/>
    <w:tmpl w:val="8D764D94"/>
    <w:lvl w:ilvl="0" w:tplc="7F344A58">
      <w:start w:val="1"/>
      <w:numFmt w:val="bullet"/>
      <w:lvlText w:val=""/>
      <w:lvlJc w:val="left"/>
      <w:pPr>
        <w:ind w:left="10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7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3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2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7"/>
  </w:num>
  <w:num w:numId="3">
    <w:abstractNumId w:val="4"/>
  </w:num>
  <w:num w:numId="4">
    <w:abstractNumId w:val="8"/>
  </w:num>
  <w:num w:numId="5">
    <w:abstractNumId w:val="1"/>
  </w:num>
  <w:num w:numId="6">
    <w:abstractNumId w:val="3"/>
  </w:num>
  <w:num w:numId="7">
    <w:abstractNumId w:val="0"/>
  </w:num>
  <w:num w:numId="8">
    <w:abstractNumId w:val="6"/>
  </w:num>
  <w:num w:numId="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defaultTabStop w:val="708"/>
  <w:autoHyphenation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307BD"/>
    <w:rsid w:val="0001341D"/>
    <w:rsid w:val="00053964"/>
    <w:rsid w:val="0006250E"/>
    <w:rsid w:val="000A3362"/>
    <w:rsid w:val="000B34C0"/>
    <w:rsid w:val="000B6E5E"/>
    <w:rsid w:val="000F14BB"/>
    <w:rsid w:val="000F5E4B"/>
    <w:rsid w:val="0010365B"/>
    <w:rsid w:val="00105CE3"/>
    <w:rsid w:val="001126DD"/>
    <w:rsid w:val="0012670F"/>
    <w:rsid w:val="00133717"/>
    <w:rsid w:val="001436B4"/>
    <w:rsid w:val="001846CA"/>
    <w:rsid w:val="00195C17"/>
    <w:rsid w:val="001E6885"/>
    <w:rsid w:val="00231E53"/>
    <w:rsid w:val="00241FC4"/>
    <w:rsid w:val="00245264"/>
    <w:rsid w:val="00274B57"/>
    <w:rsid w:val="00280A2B"/>
    <w:rsid w:val="002D6BE3"/>
    <w:rsid w:val="002F3710"/>
    <w:rsid w:val="0030210E"/>
    <w:rsid w:val="00311B61"/>
    <w:rsid w:val="003149CF"/>
    <w:rsid w:val="003225CE"/>
    <w:rsid w:val="003322CF"/>
    <w:rsid w:val="00337144"/>
    <w:rsid w:val="003422C7"/>
    <w:rsid w:val="003603AC"/>
    <w:rsid w:val="003C4F27"/>
    <w:rsid w:val="00402291"/>
    <w:rsid w:val="00406606"/>
    <w:rsid w:val="00482081"/>
    <w:rsid w:val="004D1477"/>
    <w:rsid w:val="005115C1"/>
    <w:rsid w:val="00585AC5"/>
    <w:rsid w:val="005F3E93"/>
    <w:rsid w:val="00677602"/>
    <w:rsid w:val="006D0991"/>
    <w:rsid w:val="006F06E6"/>
    <w:rsid w:val="00701A3E"/>
    <w:rsid w:val="00781919"/>
    <w:rsid w:val="00782078"/>
    <w:rsid w:val="00813862"/>
    <w:rsid w:val="0083743B"/>
    <w:rsid w:val="008B703E"/>
    <w:rsid w:val="008D1F68"/>
    <w:rsid w:val="008D2FE4"/>
    <w:rsid w:val="008E774E"/>
    <w:rsid w:val="00922EF5"/>
    <w:rsid w:val="00931BCB"/>
    <w:rsid w:val="00974A29"/>
    <w:rsid w:val="0097637A"/>
    <w:rsid w:val="00992BAF"/>
    <w:rsid w:val="009B28EE"/>
    <w:rsid w:val="009B4268"/>
    <w:rsid w:val="00A025CF"/>
    <w:rsid w:val="00A52609"/>
    <w:rsid w:val="00A93A9B"/>
    <w:rsid w:val="00AC757D"/>
    <w:rsid w:val="00AF54CB"/>
    <w:rsid w:val="00B005C5"/>
    <w:rsid w:val="00B00C5D"/>
    <w:rsid w:val="00B430D7"/>
    <w:rsid w:val="00B47371"/>
    <w:rsid w:val="00B74774"/>
    <w:rsid w:val="00B75E32"/>
    <w:rsid w:val="00BC154F"/>
    <w:rsid w:val="00BC4D0D"/>
    <w:rsid w:val="00C009BF"/>
    <w:rsid w:val="00C307BD"/>
    <w:rsid w:val="00C318E2"/>
    <w:rsid w:val="00C321F9"/>
    <w:rsid w:val="00C33B34"/>
    <w:rsid w:val="00CC6A58"/>
    <w:rsid w:val="00D33225"/>
    <w:rsid w:val="00D348B5"/>
    <w:rsid w:val="00DC1F6D"/>
    <w:rsid w:val="00DD7D7E"/>
    <w:rsid w:val="00DE573C"/>
    <w:rsid w:val="00DF3E22"/>
    <w:rsid w:val="00E20B3C"/>
    <w:rsid w:val="00E47190"/>
    <w:rsid w:val="00E55B4E"/>
    <w:rsid w:val="00E57B9C"/>
    <w:rsid w:val="00E71B47"/>
    <w:rsid w:val="00E852C0"/>
    <w:rsid w:val="00E931A8"/>
    <w:rsid w:val="00E97B49"/>
    <w:rsid w:val="00EE543F"/>
    <w:rsid w:val="00F00C19"/>
    <w:rsid w:val="00F154AE"/>
    <w:rsid w:val="00F234F1"/>
    <w:rsid w:val="00F30678"/>
    <w:rsid w:val="00F3188F"/>
    <w:rsid w:val="00F35B78"/>
    <w:rsid w:val="00F36ADB"/>
    <w:rsid w:val="00F4733E"/>
    <w:rsid w:val="00F5027B"/>
    <w:rsid w:val="00F66B4E"/>
    <w:rsid w:val="00F66DE8"/>
    <w:rsid w:val="00F91AD1"/>
    <w:rsid w:val="00F94F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57E95D08-B9C2-490A-8FB8-CDB64DEC4C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de-A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</w:style>
  <w:style w:type="paragraph" w:styleId="berschrift1">
    <w:name w:val="heading 1"/>
    <w:basedOn w:val="Standard"/>
    <w:next w:val="Standard"/>
    <w:link w:val="berschrift1Zchn"/>
    <w:uiPriority w:val="9"/>
    <w:rsid w:val="000B34C0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F4733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F4733E"/>
  </w:style>
  <w:style w:type="paragraph" w:styleId="Fuzeile">
    <w:name w:val="footer"/>
    <w:basedOn w:val="Standard"/>
    <w:link w:val="FuzeileZchn"/>
    <w:uiPriority w:val="99"/>
    <w:unhideWhenUsed/>
    <w:rsid w:val="00F4733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F4733E"/>
  </w:style>
  <w:style w:type="paragraph" w:customStyle="1" w:styleId="EinfAbs">
    <w:name w:val="[Einf. Abs.]"/>
    <w:basedOn w:val="Standard"/>
    <w:link w:val="EinfAbsZchn"/>
    <w:uiPriority w:val="99"/>
    <w:rsid w:val="00F4733E"/>
    <w:pPr>
      <w:autoSpaceDE w:val="0"/>
      <w:autoSpaceDN w:val="0"/>
      <w:adjustRightInd w:val="0"/>
      <w:spacing w:after="0" w:line="288" w:lineRule="auto"/>
      <w:textAlignment w:val="center"/>
    </w:pPr>
    <w:rPr>
      <w:rFonts w:ascii="Minion Pro" w:hAnsi="Minion Pro" w:cs="Minion Pro"/>
      <w:color w:val="000000"/>
      <w:sz w:val="24"/>
      <w:szCs w:val="24"/>
      <w:lang w:val="de-DE"/>
    </w:rPr>
  </w:style>
  <w:style w:type="character" w:customStyle="1" w:styleId="EinfAbsZchn">
    <w:name w:val="[Einf. Abs.] Zchn"/>
    <w:basedOn w:val="Absatz-Standardschriftart"/>
    <w:link w:val="EinfAbs"/>
    <w:uiPriority w:val="99"/>
    <w:rsid w:val="00F4733E"/>
    <w:rPr>
      <w:rFonts w:ascii="Minion Pro" w:hAnsi="Minion Pro" w:cs="Minion Pro"/>
      <w:color w:val="000000"/>
      <w:sz w:val="24"/>
      <w:szCs w:val="24"/>
      <w:lang w:val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8191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81919"/>
    <w:rPr>
      <w:rFonts w:ascii="Segoe UI" w:hAnsi="Segoe UI" w:cs="Segoe UI"/>
      <w:sz w:val="18"/>
      <w:szCs w:val="18"/>
    </w:rPr>
  </w:style>
  <w:style w:type="paragraph" w:customStyle="1" w:styleId="Bodytext">
    <w:name w:val="Bodytext"/>
    <w:basedOn w:val="EinfAbs"/>
    <w:link w:val="BodytextZchn"/>
    <w:qFormat/>
    <w:rsid w:val="00E852C0"/>
    <w:pPr>
      <w:spacing w:after="240" w:line="240" w:lineRule="auto"/>
      <w:contextualSpacing/>
      <w:jc w:val="both"/>
    </w:pPr>
    <w:rPr>
      <w:rFonts w:ascii="Effra" w:hAnsi="Effra" w:cs="Effra"/>
      <w:sz w:val="22"/>
      <w:szCs w:val="20"/>
    </w:rPr>
  </w:style>
  <w:style w:type="character" w:customStyle="1" w:styleId="BodytextZchn">
    <w:name w:val="Bodytext Zchn"/>
    <w:basedOn w:val="EinfAbsZchn"/>
    <w:link w:val="Bodytext"/>
    <w:rsid w:val="00E852C0"/>
    <w:rPr>
      <w:rFonts w:ascii="Effra" w:hAnsi="Effra" w:cs="Effra"/>
      <w:color w:val="000000"/>
      <w:sz w:val="24"/>
      <w:szCs w:val="20"/>
      <w:lang w:val="de-DE"/>
    </w:rPr>
  </w:style>
  <w:style w:type="paragraph" w:customStyle="1" w:styleId="AngebotZwischentitel">
    <w:name w:val="Angebot Zwischentitel"/>
    <w:basedOn w:val="EinfAbs"/>
    <w:link w:val="AngebotZwischentitelZchn"/>
    <w:qFormat/>
    <w:rsid w:val="003603AC"/>
    <w:pPr>
      <w:spacing w:before="240" w:after="240"/>
      <w:ind w:left="284" w:hanging="284"/>
    </w:pPr>
    <w:rPr>
      <w:rFonts w:ascii="Effra Medium" w:hAnsi="Effra Medium" w:cs="Effra Medium"/>
      <w:color w:val="E30613"/>
    </w:rPr>
  </w:style>
  <w:style w:type="character" w:customStyle="1" w:styleId="AngebotZwischentitelZchn">
    <w:name w:val="Angebot Zwischentitel Zchn"/>
    <w:basedOn w:val="EinfAbsZchn"/>
    <w:link w:val="AngebotZwischentitel"/>
    <w:rsid w:val="003603AC"/>
    <w:rPr>
      <w:rFonts w:ascii="Effra Medium" w:hAnsi="Effra Medium" w:cs="Effra Medium"/>
      <w:color w:val="E30613"/>
      <w:sz w:val="24"/>
      <w:szCs w:val="24"/>
      <w:lang w:val="de-DE"/>
    </w:rPr>
  </w:style>
  <w:style w:type="paragraph" w:customStyle="1" w:styleId="Headline">
    <w:name w:val="Headline"/>
    <w:basedOn w:val="EinfAbs"/>
    <w:link w:val="HeadlineZchn"/>
    <w:autoRedefine/>
    <w:qFormat/>
    <w:rsid w:val="006D0991"/>
    <w:pPr>
      <w:numPr>
        <w:numId w:val="1"/>
      </w:numPr>
    </w:pPr>
    <w:rPr>
      <w:rFonts w:ascii="Effra Medium" w:hAnsi="Effra Medium" w:cs="Effra Medium"/>
    </w:rPr>
  </w:style>
  <w:style w:type="paragraph" w:customStyle="1" w:styleId="Beschreibungstext">
    <w:name w:val="Beschreibungstext"/>
    <w:basedOn w:val="EinfAbs"/>
    <w:link w:val="BeschreibungstextZchn"/>
    <w:autoRedefine/>
    <w:qFormat/>
    <w:rsid w:val="001126DD"/>
    <w:pPr>
      <w:tabs>
        <w:tab w:val="left" w:pos="5245"/>
      </w:tabs>
      <w:ind w:left="340"/>
    </w:pPr>
    <w:rPr>
      <w:rFonts w:ascii="Effra" w:hAnsi="Effra" w:cs="MyriadPro-Regular"/>
      <w:color w:val="808080" w:themeColor="background1" w:themeShade="80"/>
      <w:sz w:val="18"/>
      <w:szCs w:val="16"/>
    </w:rPr>
  </w:style>
  <w:style w:type="character" w:customStyle="1" w:styleId="HeadlineZchn">
    <w:name w:val="Headline Zchn"/>
    <w:basedOn w:val="EinfAbsZchn"/>
    <w:link w:val="Headline"/>
    <w:rsid w:val="006D0991"/>
    <w:rPr>
      <w:rFonts w:ascii="Effra Medium" w:hAnsi="Effra Medium" w:cs="Effra Medium"/>
      <w:color w:val="000000"/>
      <w:sz w:val="24"/>
      <w:szCs w:val="24"/>
      <w:lang w:val="de-DE"/>
    </w:rPr>
  </w:style>
  <w:style w:type="character" w:customStyle="1" w:styleId="BeschreibungstextZchn">
    <w:name w:val="Beschreibungstext Zchn"/>
    <w:basedOn w:val="EinfAbsZchn"/>
    <w:link w:val="Beschreibungstext"/>
    <w:rsid w:val="001126DD"/>
    <w:rPr>
      <w:rFonts w:ascii="Effra" w:hAnsi="Effra" w:cs="MyriadPro-Regular"/>
      <w:color w:val="808080" w:themeColor="background1" w:themeShade="80"/>
      <w:sz w:val="18"/>
      <w:szCs w:val="16"/>
      <w:lang w:val="de-DE"/>
    </w:rPr>
  </w:style>
  <w:style w:type="paragraph" w:customStyle="1" w:styleId="Preis">
    <w:name w:val="Preis"/>
    <w:basedOn w:val="Standard"/>
    <w:link w:val="PreisZchn"/>
    <w:autoRedefine/>
    <w:rsid w:val="001E6885"/>
    <w:pPr>
      <w:pBdr>
        <w:bottom w:val="single" w:sz="4" w:space="1" w:color="auto"/>
      </w:pBdr>
      <w:tabs>
        <w:tab w:val="left" w:pos="5954"/>
        <w:tab w:val="decimal" w:pos="8222"/>
      </w:tabs>
      <w:ind w:right="709"/>
    </w:pPr>
    <w:rPr>
      <w:rFonts w:ascii="Effra Medium" w:hAnsi="Effra Medium"/>
    </w:rPr>
  </w:style>
  <w:style w:type="paragraph" w:customStyle="1" w:styleId="PreismitLinie">
    <w:name w:val="Preis mit Linie"/>
    <w:basedOn w:val="Preis"/>
    <w:link w:val="PreismitLinieZchn"/>
    <w:autoRedefine/>
    <w:qFormat/>
    <w:rsid w:val="001846CA"/>
    <w:pPr>
      <w:tabs>
        <w:tab w:val="clear" w:pos="5954"/>
        <w:tab w:val="clear" w:pos="8222"/>
        <w:tab w:val="right" w:pos="9072"/>
      </w:tabs>
      <w:spacing w:after="360"/>
      <w:ind w:left="340"/>
    </w:pPr>
  </w:style>
  <w:style w:type="character" w:customStyle="1" w:styleId="PreisZchn">
    <w:name w:val="Preis Zchn"/>
    <w:basedOn w:val="Absatz-Standardschriftart"/>
    <w:link w:val="Preis"/>
    <w:rsid w:val="001E6885"/>
    <w:rPr>
      <w:rFonts w:ascii="Effra Medium" w:hAnsi="Effra Medium"/>
    </w:rPr>
  </w:style>
  <w:style w:type="character" w:styleId="Hyperlink">
    <w:name w:val="Hyperlink"/>
    <w:basedOn w:val="Absatz-Standardschriftart"/>
    <w:uiPriority w:val="99"/>
    <w:unhideWhenUsed/>
    <w:rsid w:val="00DC1F6D"/>
    <w:rPr>
      <w:color w:val="0563C1" w:themeColor="hyperlink"/>
      <w:u w:val="single"/>
    </w:rPr>
  </w:style>
  <w:style w:type="character" w:customStyle="1" w:styleId="PreismitLinieZchn">
    <w:name w:val="Preis mit Linie Zchn"/>
    <w:basedOn w:val="PreisZchn"/>
    <w:link w:val="PreismitLinie"/>
    <w:rsid w:val="001846CA"/>
    <w:rPr>
      <w:rFonts w:ascii="Effra Medium" w:hAnsi="Effra Medium"/>
    </w:rPr>
  </w:style>
  <w:style w:type="paragraph" w:customStyle="1" w:styleId="ServicePunkt">
    <w:name w:val="Service Punkt"/>
    <w:basedOn w:val="EinfAbs"/>
    <w:link w:val="ServicePunktZchn"/>
    <w:autoRedefine/>
    <w:qFormat/>
    <w:rsid w:val="001126DD"/>
    <w:pPr>
      <w:numPr>
        <w:numId w:val="2"/>
      </w:numPr>
      <w:tabs>
        <w:tab w:val="right" w:pos="9072"/>
      </w:tabs>
      <w:ind w:left="357" w:hanging="357"/>
    </w:pPr>
    <w:rPr>
      <w:rFonts w:ascii="Effra Medium" w:hAnsi="Effra Medium"/>
      <w:color w:val="000000" w:themeColor="text1"/>
    </w:rPr>
  </w:style>
  <w:style w:type="table" w:styleId="Tabellenraster">
    <w:name w:val="Table Grid"/>
    <w:basedOn w:val="NormaleTabelle"/>
    <w:uiPriority w:val="39"/>
    <w:rsid w:val="00F234F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ervicePunktZchn">
    <w:name w:val="Service Punkt Zchn"/>
    <w:basedOn w:val="Absatz-Standardschriftart"/>
    <w:link w:val="ServicePunkt"/>
    <w:rsid w:val="001126DD"/>
    <w:rPr>
      <w:rFonts w:ascii="Effra Medium" w:hAnsi="Effra Medium" w:cs="Minion Pro"/>
      <w:color w:val="000000" w:themeColor="text1"/>
      <w:sz w:val="24"/>
      <w:szCs w:val="24"/>
      <w:lang w:val="de-DE"/>
    </w:rPr>
  </w:style>
  <w:style w:type="paragraph" w:customStyle="1" w:styleId="DetailWartungsvertrag">
    <w:name w:val="Detail Wartungsvertrag"/>
    <w:basedOn w:val="Bodytext"/>
    <w:link w:val="DetailWartungsvertragZchn"/>
    <w:qFormat/>
    <w:rsid w:val="003603AC"/>
    <w:pPr>
      <w:spacing w:after="120"/>
      <w:ind w:left="737"/>
    </w:pPr>
    <w:rPr>
      <w:color w:val="7F7F7F" w:themeColor="text1" w:themeTint="80"/>
      <w:sz w:val="18"/>
      <w:szCs w:val="18"/>
    </w:rPr>
  </w:style>
  <w:style w:type="character" w:customStyle="1" w:styleId="DetailWartungsvertragZchn">
    <w:name w:val="Detail Wartungsvertrag Zchn"/>
    <w:basedOn w:val="BodytextZchn"/>
    <w:link w:val="DetailWartungsvertrag"/>
    <w:rsid w:val="003603AC"/>
    <w:rPr>
      <w:rFonts w:ascii="Effra" w:hAnsi="Effra" w:cs="Effra"/>
      <w:color w:val="7F7F7F" w:themeColor="text1" w:themeTint="80"/>
      <w:sz w:val="18"/>
      <w:szCs w:val="18"/>
      <w:lang w:val="de-DE"/>
    </w:rPr>
  </w:style>
  <w:style w:type="paragraph" w:customStyle="1" w:styleId="AP-Name">
    <w:name w:val="AP-Name"/>
    <w:basedOn w:val="Standard"/>
    <w:uiPriority w:val="99"/>
    <w:rsid w:val="003225CE"/>
    <w:pPr>
      <w:autoSpaceDE w:val="0"/>
      <w:autoSpaceDN w:val="0"/>
      <w:adjustRightInd w:val="0"/>
      <w:spacing w:after="0" w:line="240" w:lineRule="atLeast"/>
      <w:textAlignment w:val="center"/>
    </w:pPr>
    <w:rPr>
      <w:rFonts w:ascii="Myriad Pro" w:hAnsi="Myriad Pro" w:cs="Myriad Pro"/>
      <w:color w:val="000000"/>
      <w:sz w:val="18"/>
      <w:szCs w:val="18"/>
      <w:lang w:val="de-DE"/>
    </w:rPr>
  </w:style>
  <w:style w:type="paragraph" w:customStyle="1" w:styleId="Projektteaser">
    <w:name w:val="Projektteaser"/>
    <w:basedOn w:val="Standard"/>
    <w:link w:val="ProjektteaserZchn"/>
    <w:qFormat/>
    <w:rsid w:val="000F14BB"/>
    <w:pPr>
      <w:spacing w:after="480"/>
    </w:pPr>
    <w:rPr>
      <w:rFonts w:ascii="Effra Medium" w:hAnsi="Effra Medium"/>
      <w:sz w:val="34"/>
      <w:szCs w:val="36"/>
    </w:rPr>
  </w:style>
  <w:style w:type="paragraph" w:customStyle="1" w:styleId="Beschreibungstext-Aufzhlung">
    <w:name w:val="Beschreibungstext - Aufzählung"/>
    <w:basedOn w:val="Beschreibungstext"/>
    <w:rsid w:val="003149CF"/>
    <w:pPr>
      <w:numPr>
        <w:numId w:val="5"/>
      </w:numPr>
      <w:ind w:hanging="274"/>
    </w:pPr>
  </w:style>
  <w:style w:type="character" w:customStyle="1" w:styleId="ProjektteaserZchn">
    <w:name w:val="Projektteaser Zchn"/>
    <w:basedOn w:val="Absatz-Standardschriftart"/>
    <w:link w:val="Projektteaser"/>
    <w:rsid w:val="000F14BB"/>
    <w:rPr>
      <w:rFonts w:ascii="Effra Medium" w:hAnsi="Effra Medium"/>
      <w:sz w:val="34"/>
      <w:szCs w:val="36"/>
    </w:rPr>
  </w:style>
  <w:style w:type="character" w:styleId="Platzhaltertext">
    <w:name w:val="Placeholder Text"/>
    <w:basedOn w:val="Absatz-Standardschriftart"/>
    <w:uiPriority w:val="99"/>
    <w:semiHidden/>
    <w:rsid w:val="001126DD"/>
    <w:rPr>
      <w:color w:val="808080"/>
    </w:rPr>
  </w:style>
  <w:style w:type="paragraph" w:customStyle="1" w:styleId="TextinTabelle">
    <w:name w:val="Text in Tabelle"/>
    <w:basedOn w:val="Bodytext"/>
    <w:rsid w:val="00AC757D"/>
    <w:pPr>
      <w:spacing w:before="120" w:after="120"/>
      <w:contextualSpacing w:val="0"/>
    </w:pPr>
  </w:style>
  <w:style w:type="paragraph" w:styleId="KeinLeerraum">
    <w:name w:val="No Spacing"/>
    <w:uiPriority w:val="1"/>
    <w:rsid w:val="00AC757D"/>
    <w:pPr>
      <w:spacing w:after="0" w:line="240" w:lineRule="auto"/>
    </w:pPr>
  </w:style>
  <w:style w:type="character" w:customStyle="1" w:styleId="berschrift1Zchn">
    <w:name w:val="Überschrift 1 Zchn"/>
    <w:basedOn w:val="Absatz-Standardschriftart"/>
    <w:link w:val="berschrift1"/>
    <w:uiPriority w:val="9"/>
    <w:rsid w:val="000B34C0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Verzeichnis1">
    <w:name w:val="toc 1"/>
    <w:basedOn w:val="Standard"/>
    <w:next w:val="Standard"/>
    <w:autoRedefine/>
    <w:uiPriority w:val="39"/>
    <w:unhideWhenUsed/>
    <w:rsid w:val="00B00C5D"/>
    <w:pPr>
      <w:spacing w:after="100" w:line="480" w:lineRule="auto"/>
    </w:pPr>
  </w:style>
  <w:style w:type="character" w:styleId="Fett">
    <w:name w:val="Strong"/>
    <w:basedOn w:val="Absatz-Standardschriftart"/>
    <w:uiPriority w:val="22"/>
    <w:qFormat/>
    <w:rsid w:val="00C307BD"/>
    <w:rPr>
      <w:b/>
      <w:bCs/>
    </w:rPr>
  </w:style>
  <w:style w:type="table" w:styleId="HelleListe-Akzent2">
    <w:name w:val="Light List Accent 2"/>
    <w:basedOn w:val="NormaleTabelle"/>
    <w:uiPriority w:val="61"/>
    <w:rsid w:val="00C307BD"/>
    <w:pPr>
      <w:spacing w:after="0" w:line="240" w:lineRule="auto"/>
    </w:pPr>
    <w:tblPr>
      <w:tblStyleRowBandSize w:val="1"/>
      <w:tblStyleColBandSize w:val="1"/>
      <w:tblBorders>
        <w:top w:val="single" w:sz="8" w:space="0" w:color="ED7D31" w:themeColor="accent2"/>
        <w:left w:val="single" w:sz="8" w:space="0" w:color="ED7D31" w:themeColor="accent2"/>
        <w:bottom w:val="single" w:sz="8" w:space="0" w:color="ED7D31" w:themeColor="accent2"/>
        <w:right w:val="single" w:sz="8" w:space="0" w:color="ED7D31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ED7D31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</w:tcBorders>
      </w:tcPr>
    </w:tblStylePr>
    <w:tblStylePr w:type="band1Horz">
      <w:tblPr/>
      <w:tcPr>
        <w:tcBorders>
          <w:top w:val="single" w:sz="8" w:space="0" w:color="ED7D31" w:themeColor="accent2"/>
          <w:left w:val="single" w:sz="8" w:space="0" w:color="ED7D31" w:themeColor="accent2"/>
          <w:bottom w:val="single" w:sz="8" w:space="0" w:color="ED7D31" w:themeColor="accent2"/>
          <w:right w:val="single" w:sz="8" w:space="0" w:color="ED7D31" w:themeColor="accent2"/>
        </w:tcBorders>
      </w:tcPr>
    </w:tblStylePr>
  </w:style>
  <w:style w:type="paragraph" w:styleId="Listenabsatz">
    <w:name w:val="List Paragraph"/>
    <w:basedOn w:val="Standard"/>
    <w:uiPriority w:val="34"/>
    <w:rsid w:val="00A025C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xgx.at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hyperlink" Target="http://www.xgx.at" TargetMode="External"/><Relationship Id="rId14" Type="http://schemas.openxmlformats.org/officeDocument/2006/relationships/image" Target="media/image6.png"/><Relationship Id="rId22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15.jpeg"/><Relationship Id="rId2" Type="http://schemas.openxmlformats.org/officeDocument/2006/relationships/image" Target="media/image14.png"/><Relationship Id="rId1" Type="http://schemas.openxmlformats.org/officeDocument/2006/relationships/image" Target="media/image13.jpg"/><Relationship Id="rId4" Type="http://schemas.openxmlformats.org/officeDocument/2006/relationships/image" Target="media/image16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15.jpeg"/><Relationship Id="rId2" Type="http://schemas.openxmlformats.org/officeDocument/2006/relationships/image" Target="media/image14.png"/><Relationship Id="rId1" Type="http://schemas.openxmlformats.org/officeDocument/2006/relationships/image" Target="media/image13.jpg"/><Relationship Id="rId4" Type="http://schemas.openxmlformats.org/officeDocument/2006/relationships/image" Target="media/image16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E:\xxx-DropBox-xxx\Dropbox\XGX-Allgemein\XGX-Angebote\Vorlagen\14_11_12_XGX_Angebote_V5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577A6FB-760F-4FF5-AF52-42F5B5C1EB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14_11_12_XGX_Angebote_V5.dotx</Template>
  <TotalTime>0</TotalTime>
  <Pages>4</Pages>
  <Words>332</Words>
  <Characters>2093</Characters>
  <Application>Microsoft Office Word</Application>
  <DocSecurity>0</DocSecurity>
  <Lines>17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Zugangsdaten</vt:lpstr>
    </vt:vector>
  </TitlesOfParts>
  <Company/>
  <LinksUpToDate>false</LinksUpToDate>
  <CharactersWithSpaces>2421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Zugangsdaten</dc:title>
  <dc:subject/>
  <dc:creator>XGX XeroGrafiX</dc:creator>
  <cp:keywords/>
  <dc:description/>
  <cp:lastModifiedBy>xgx-vwracer</cp:lastModifiedBy>
  <cp:revision>36</cp:revision>
  <cp:lastPrinted>2015-04-29T14:56:00Z</cp:lastPrinted>
  <dcterms:created xsi:type="dcterms:W3CDTF">2014-11-21T14:02:00Z</dcterms:created>
  <dcterms:modified xsi:type="dcterms:W3CDTF">2015-05-12T15:32:00Z</dcterms:modified>
</cp:coreProperties>
</file>